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1E3BC8" w:rsidR="001E41F3" w:rsidRDefault="001E41F3">
      <w:pPr>
        <w:pStyle w:val="CRCoverPage"/>
        <w:tabs>
          <w:tab w:val="right" w:pos="9639"/>
        </w:tabs>
        <w:spacing w:after="0"/>
        <w:rPr>
          <w:b/>
          <w:i/>
          <w:noProof/>
          <w:sz w:val="28"/>
        </w:rPr>
      </w:pPr>
      <w:r>
        <w:rPr>
          <w:b/>
          <w:noProof/>
          <w:sz w:val="24"/>
        </w:rPr>
        <w:t>3GPP TSG-</w:t>
      </w:r>
      <w:r w:rsidR="008E3645">
        <w:rPr>
          <w:b/>
          <w:noProof/>
          <w:sz w:val="24"/>
        </w:rPr>
        <w:fldChar w:fldCharType="begin"/>
      </w:r>
      <w:r w:rsidR="008E3645">
        <w:rPr>
          <w:b/>
          <w:noProof/>
          <w:sz w:val="24"/>
        </w:rPr>
        <w:instrText xml:space="preserve"> DOCPROPERTY  TSG/WGRef  \* MERGEFORMAT </w:instrText>
      </w:r>
      <w:r w:rsidR="008E3645">
        <w:rPr>
          <w:b/>
          <w:noProof/>
          <w:sz w:val="24"/>
        </w:rPr>
        <w:fldChar w:fldCharType="separate"/>
      </w:r>
      <w:r w:rsidR="003609EF">
        <w:rPr>
          <w:b/>
          <w:noProof/>
          <w:sz w:val="24"/>
        </w:rPr>
        <w:t>SA2</w:t>
      </w:r>
      <w:r w:rsidR="008E3645">
        <w:rPr>
          <w:b/>
          <w:noProof/>
          <w:sz w:val="24"/>
        </w:rPr>
        <w:fldChar w:fldCharType="end"/>
      </w:r>
      <w:r w:rsidR="00C66BA2">
        <w:rPr>
          <w:b/>
          <w:noProof/>
          <w:sz w:val="24"/>
        </w:rPr>
        <w:t xml:space="preserve"> </w:t>
      </w:r>
      <w:r>
        <w:rPr>
          <w:b/>
          <w:noProof/>
          <w:sz w:val="24"/>
        </w:rPr>
        <w:t>Meeting #</w:t>
      </w:r>
      <w:r w:rsidR="008E3645">
        <w:rPr>
          <w:b/>
          <w:noProof/>
          <w:sz w:val="24"/>
        </w:rPr>
        <w:fldChar w:fldCharType="begin"/>
      </w:r>
      <w:r w:rsidR="008E3645">
        <w:rPr>
          <w:b/>
          <w:noProof/>
          <w:sz w:val="24"/>
        </w:rPr>
        <w:instrText xml:space="preserve"> DOCPROPERTY  MtgSeq  \* MERGEFORMAT </w:instrText>
      </w:r>
      <w:r w:rsidR="008E3645">
        <w:rPr>
          <w:b/>
          <w:noProof/>
          <w:sz w:val="24"/>
        </w:rPr>
        <w:fldChar w:fldCharType="separate"/>
      </w:r>
      <w:r w:rsidR="00EB09B7" w:rsidRPr="00EB09B7">
        <w:rPr>
          <w:b/>
          <w:noProof/>
          <w:sz w:val="24"/>
        </w:rPr>
        <w:t>144</w:t>
      </w:r>
      <w:r w:rsidR="008E3645">
        <w:rPr>
          <w:b/>
          <w:noProof/>
          <w:sz w:val="24"/>
        </w:rPr>
        <w:fldChar w:fldCharType="end"/>
      </w:r>
      <w:r w:rsidR="008E3645">
        <w:rPr>
          <w:b/>
          <w:noProof/>
          <w:sz w:val="24"/>
        </w:rPr>
        <w:fldChar w:fldCharType="begin"/>
      </w:r>
      <w:r w:rsidR="008E3645">
        <w:rPr>
          <w:b/>
          <w:noProof/>
          <w:sz w:val="24"/>
        </w:rPr>
        <w:instrText xml:space="preserve"> DOCPROPERTY  MtgTitle  \* MERGEFORMAT </w:instrText>
      </w:r>
      <w:r w:rsidR="008E3645">
        <w:rPr>
          <w:b/>
          <w:noProof/>
          <w:sz w:val="24"/>
        </w:rPr>
        <w:fldChar w:fldCharType="separate"/>
      </w:r>
      <w:r w:rsidR="00EB09B7">
        <w:rPr>
          <w:b/>
          <w:noProof/>
          <w:sz w:val="24"/>
        </w:rPr>
        <w:t>-e</w:t>
      </w:r>
      <w:r w:rsidR="008E3645">
        <w:rPr>
          <w:b/>
          <w:noProof/>
          <w:sz w:val="24"/>
        </w:rPr>
        <w:fldChar w:fldCharType="end"/>
      </w:r>
      <w:r>
        <w:rPr>
          <w:b/>
          <w:i/>
          <w:noProof/>
          <w:sz w:val="28"/>
        </w:rPr>
        <w:tab/>
      </w:r>
      <w:r w:rsidR="008E3645">
        <w:rPr>
          <w:b/>
          <w:i/>
          <w:noProof/>
          <w:sz w:val="28"/>
        </w:rPr>
        <w:fldChar w:fldCharType="begin"/>
      </w:r>
      <w:r w:rsidR="008E3645">
        <w:rPr>
          <w:b/>
          <w:i/>
          <w:noProof/>
          <w:sz w:val="28"/>
        </w:rPr>
        <w:instrText xml:space="preserve"> DOCPROPERTY  Tdoc#  \* MERGEFORMAT </w:instrText>
      </w:r>
      <w:r w:rsidR="008E3645">
        <w:rPr>
          <w:b/>
          <w:i/>
          <w:noProof/>
          <w:sz w:val="28"/>
        </w:rPr>
        <w:fldChar w:fldCharType="separate"/>
      </w:r>
      <w:r w:rsidR="00E13F3D" w:rsidRPr="00E13F3D">
        <w:rPr>
          <w:b/>
          <w:i/>
          <w:noProof/>
          <w:sz w:val="28"/>
        </w:rPr>
        <w:t>S2-2102334</w:t>
      </w:r>
      <w:r w:rsidR="008E3645">
        <w:rPr>
          <w:b/>
          <w:i/>
          <w:noProof/>
          <w:sz w:val="28"/>
        </w:rPr>
        <w:fldChar w:fldCharType="end"/>
      </w:r>
      <w:ins w:id="0" w:author="Feder, Peretz" w:date="2021-04-12T00:22:00Z">
        <w:r w:rsidR="00FD2FBD">
          <w:rPr>
            <w:b/>
            <w:i/>
            <w:noProof/>
            <w:sz w:val="28"/>
          </w:rPr>
          <w:t>r01</w:t>
        </w:r>
      </w:ins>
    </w:p>
    <w:p w14:paraId="7CB45193" w14:textId="0C276A4D" w:rsidR="001E41F3" w:rsidRDefault="008E36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35509">
        <w:rPr>
          <w:b/>
          <w:noProof/>
          <w:sz w:val="24"/>
        </w:rPr>
        <w:t>Elbonia</w:t>
      </w:r>
      <w:r w:rsidR="00E474D6">
        <w:fldChar w:fldCharType="begin"/>
      </w:r>
      <w:r w:rsidR="00E474D6">
        <w:instrText xml:space="preserve"> DOCPROPERTY  Country  \* MERGEFORMAT </w:instrText>
      </w:r>
      <w:r w:rsidR="00E474D6">
        <w:fldChar w:fldCharType="separate"/>
      </w:r>
      <w:r w:rsidR="00E474D6">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36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36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36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36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4D6">
            <w:pPr>
              <w:pStyle w:val="CRCoverPage"/>
              <w:spacing w:after="0"/>
              <w:ind w:left="100"/>
              <w:rPr>
                <w:noProof/>
              </w:rPr>
            </w:pPr>
            <w:r>
              <w:fldChar w:fldCharType="begin"/>
            </w:r>
            <w:r>
              <w:instrText xml:space="preserve"> DOCPROPERTY  CrTitle  \* MERGEFORMAT </w:instrText>
            </w:r>
            <w:r>
              <w:fldChar w:fldCharType="separate"/>
            </w:r>
            <w:r w:rsidR="002640DD">
              <w:t>Preferred granularity of location in analytics outputs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36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952FE" w:rsidR="001E41F3" w:rsidRDefault="00F10B79" w:rsidP="00547111">
            <w:pPr>
              <w:pStyle w:val="CRCoverPage"/>
              <w:spacing w:after="0"/>
              <w:ind w:left="100"/>
              <w:rPr>
                <w:noProof/>
              </w:rPr>
            </w:pPr>
            <w:r>
              <w:t>S2</w:t>
            </w:r>
            <w:r w:rsidR="00E474D6">
              <w:fldChar w:fldCharType="begin"/>
            </w:r>
            <w:r w:rsidR="00E474D6">
              <w:instrText xml:space="preserve"> DOCPROPERTY  SourceIfTsg  \* MERGEFORMAT </w:instrText>
            </w:r>
            <w:r w:rsidR="00E474D6">
              <w:fldChar w:fldCharType="separate"/>
            </w:r>
            <w:r w:rsidR="00E474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36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36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36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36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5136D" w14:textId="77777777" w:rsidR="00F10B79" w:rsidRDefault="00F10B79" w:rsidP="00F10B79">
            <w:pPr>
              <w:pStyle w:val="CRCoverPage"/>
              <w:spacing w:after="0"/>
              <w:ind w:left="100"/>
              <w:rPr>
                <w:noProof/>
              </w:rPr>
            </w:pPr>
            <w:r>
              <w:rPr>
                <w:noProof/>
              </w:rPr>
              <w:t>This CR implements some conclusions of TR 23.700-91 for KI#11 related to the granularity of analytics.</w:t>
            </w:r>
          </w:p>
          <w:p w14:paraId="708AA7DE" w14:textId="7D37190E" w:rsidR="001E41F3" w:rsidRDefault="00F10B79" w:rsidP="00F10B79">
            <w:pPr>
              <w:pStyle w:val="CRCoverPage"/>
              <w:spacing w:after="0"/>
              <w:ind w:left="100"/>
              <w:rPr>
                <w:noProof/>
              </w:rPr>
            </w:pPr>
            <w:r>
              <w:rPr>
                <w:noProof/>
              </w:rPr>
              <w:t>The UE location is provided as "TA or cells which the UE stays" but without control by the NWDAF consumer. The required level of granularity depends on the use case (handover, paging, application-related use case); therefore the NWDAF consumer should be able to specify whether the UE location is required per TA or per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B231A" w14:textId="77777777" w:rsidR="001E41F3" w:rsidRDefault="00F10B79">
            <w:pPr>
              <w:pStyle w:val="CRCoverPage"/>
              <w:spacing w:after="0"/>
              <w:ind w:left="100"/>
              <w:rPr>
                <w:noProof/>
              </w:rPr>
            </w:pPr>
            <w:r w:rsidRPr="00F10B79">
              <w:rPr>
                <w:noProof/>
              </w:rPr>
              <w:t>Add an optional parameter in the request or subscription of analytics “UE mobility”, “Service Experience”, “Dispersion analytics” which allow</w:t>
            </w:r>
            <w:r>
              <w:rPr>
                <w:noProof/>
              </w:rPr>
              <w:t>s</w:t>
            </w:r>
            <w:r w:rsidRPr="00F10B79">
              <w:rPr>
                <w:noProof/>
              </w:rPr>
              <w:t xml:space="preserve"> to define the preferred granularity of location information in results (TA level or cell level).</w:t>
            </w:r>
          </w:p>
          <w:p w14:paraId="31C656EC" w14:textId="3A6E75D6" w:rsidR="00BF527D" w:rsidRDefault="00BF527D">
            <w:pPr>
              <w:pStyle w:val="CRCoverPage"/>
              <w:spacing w:after="0"/>
              <w:ind w:left="100"/>
              <w:rPr>
                <w:noProof/>
              </w:rPr>
            </w:pPr>
            <w:r>
              <w:rPr>
                <w:noProof/>
              </w:rPr>
              <w:t>Fix a hanging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C6A5F" w:rsidR="001E41F3" w:rsidRDefault="00F10B79">
            <w:pPr>
              <w:pStyle w:val="CRCoverPage"/>
              <w:spacing w:after="0"/>
              <w:ind w:left="100"/>
              <w:rPr>
                <w:noProof/>
              </w:rPr>
            </w:pPr>
            <w:r>
              <w:rPr>
                <w:noProof/>
              </w:rPr>
              <w:t>Higher signalling and computation.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DD94" w:rsidR="001E41F3" w:rsidRDefault="00F10B79">
            <w:pPr>
              <w:pStyle w:val="CRCoverPage"/>
              <w:spacing w:after="0"/>
              <w:ind w:left="100"/>
              <w:rPr>
                <w:noProof/>
              </w:rPr>
            </w:pPr>
            <w:r>
              <w:rPr>
                <w:noProof/>
              </w:rPr>
              <w:t>6.4</w:t>
            </w:r>
            <w:r w:rsidR="001B3783">
              <w:rPr>
                <w:noProof/>
              </w:rPr>
              <w:t>.1, 6.4.3</w:t>
            </w:r>
            <w:r>
              <w:rPr>
                <w:noProof/>
              </w:rPr>
              <w:t>, 6.7.2</w:t>
            </w:r>
            <w:r w:rsidR="00C3564C">
              <w:rPr>
                <w:noProof/>
              </w:rPr>
              <w:t>.1, 6.7.2.3</w:t>
            </w:r>
            <w:r>
              <w:rPr>
                <w:noProof/>
              </w:rPr>
              <w:t>, 6.10</w:t>
            </w:r>
            <w:r w:rsidR="00E1433C">
              <w:rPr>
                <w:noProof/>
              </w:rPr>
              <w:t xml:space="preserve">.1, </w:t>
            </w:r>
            <w:r w:rsidR="00AA733E">
              <w:rPr>
                <w:noProof/>
              </w:rPr>
              <w:t xml:space="preserve">6.10.3.0 (new), </w:t>
            </w:r>
            <w:r w:rsidR="00E1433C">
              <w:rPr>
                <w:noProof/>
              </w:rPr>
              <w:t>6.10.3.1, 6.10.3.2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53D27" w:rsidR="001E41F3" w:rsidRDefault="00F10B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7F0BD" w:rsidR="001E41F3" w:rsidRDefault="00F10B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B47E6" w:rsidR="001E41F3" w:rsidRDefault="00F10B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FBB2F" w14:textId="77777777" w:rsidR="00D650BA" w:rsidRPr="0042466D" w:rsidRDefault="00D650BA" w:rsidP="00D650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3250DA" w14:textId="77777777" w:rsidR="00D61DD8" w:rsidRPr="005D2CF1" w:rsidRDefault="00D61DD8" w:rsidP="00D61DD8">
      <w:pPr>
        <w:pStyle w:val="Heading3"/>
        <w:tabs>
          <w:tab w:val="left" w:pos="8647"/>
        </w:tabs>
        <w:rPr>
          <w:lang w:eastAsia="zh-CN"/>
        </w:rPr>
      </w:pPr>
      <w:bookmarkStart w:id="3" w:name="_Toc68001553"/>
      <w:bookmarkEnd w:id="2"/>
      <w:r w:rsidRPr="005D2CF1">
        <w:rPr>
          <w:lang w:eastAsia="zh-CN"/>
        </w:rPr>
        <w:t>6.4.1</w:t>
      </w:r>
      <w:r w:rsidRPr="005D2CF1">
        <w:rPr>
          <w:lang w:eastAsia="zh-CN"/>
        </w:rPr>
        <w:tab/>
        <w:t>General</w:t>
      </w:r>
      <w:bookmarkEnd w:id="3"/>
    </w:p>
    <w:p w14:paraId="7654769C" w14:textId="77777777" w:rsidR="00D61DD8" w:rsidRPr="005D2CF1" w:rsidRDefault="00D61DD8" w:rsidP="00D61DD8">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1574073" w14:textId="77777777" w:rsidR="00D61DD8" w:rsidRPr="005D2CF1" w:rsidRDefault="00D61DD8" w:rsidP="00D61DD8">
      <w:r w:rsidRPr="005D2CF1">
        <w:t>The Observed Service Experience analytics may provide one or both of the following:</w:t>
      </w:r>
    </w:p>
    <w:p w14:paraId="2B504655" w14:textId="77777777" w:rsidR="00D61DD8" w:rsidRPr="005D2CF1" w:rsidRDefault="00D61DD8" w:rsidP="00D61DD8">
      <w:pPr>
        <w:pStyle w:val="B1"/>
      </w:pPr>
      <w:r w:rsidRPr="005D2CF1">
        <w:t>-</w:t>
      </w:r>
      <w:r w:rsidRPr="005D2CF1">
        <w:tab/>
        <w:t>Service Experience for a Network Slice: Service Experience for a UE or a group of UEs or any UE in a Network Slice;</w:t>
      </w:r>
    </w:p>
    <w:p w14:paraId="41A6FA74" w14:textId="77777777" w:rsidR="00D61DD8" w:rsidRPr="005D2CF1" w:rsidRDefault="00D61DD8" w:rsidP="00D61DD8">
      <w:pPr>
        <w:pStyle w:val="B1"/>
      </w:pPr>
      <w:r w:rsidRPr="005D2CF1">
        <w:t>-</w:t>
      </w:r>
      <w:r w:rsidRPr="005D2CF1">
        <w:tab/>
        <w:t>Service Experience for an Application: Service Experience for a UE or a group of UEs or any UE in an Application or a set of Applications.</w:t>
      </w:r>
    </w:p>
    <w:p w14:paraId="3DE30A3C" w14:textId="77777777" w:rsidR="00D61DD8" w:rsidRDefault="00D61DD8" w:rsidP="00D61DD8">
      <w:pPr>
        <w:pStyle w:val="B1"/>
      </w:pPr>
      <w:r>
        <w:t>-</w:t>
      </w:r>
      <w:r>
        <w:tab/>
        <w:t>Service Experience for an Edge Application over a UP path: Service experience for a UE or a group UEs or any UE in an Application or a set of Applications over a specific UP path (UPF, DNAI and EC server).</w:t>
      </w:r>
    </w:p>
    <w:p w14:paraId="4A0C6E52" w14:textId="77777777" w:rsidR="00D61DD8" w:rsidRPr="005D2CF1" w:rsidRDefault="00D61DD8" w:rsidP="00D61DD8">
      <w:r w:rsidRPr="005D2CF1">
        <w:t>Therefore, Observed Service experience may be provided individually per UE or group of UEs, or globally, averaged per Application or averaged across a set of Applications on a Network Slice.</w:t>
      </w:r>
    </w:p>
    <w:p w14:paraId="59F1276A" w14:textId="77777777" w:rsidR="00D61DD8" w:rsidRPr="005D2CF1" w:rsidRDefault="00D61DD8" w:rsidP="00D61DD8">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381EF5E" w14:textId="77777777" w:rsidR="00D61DD8" w:rsidRPr="005D2CF1" w:rsidRDefault="00D61DD8" w:rsidP="00D61DD8">
      <w:r w:rsidRPr="005D2CF1">
        <w:t>The consumer of these analytics shall indicate in the request or subscription:</w:t>
      </w:r>
    </w:p>
    <w:p w14:paraId="7AC8A52A" w14:textId="77777777" w:rsidR="00D61DD8" w:rsidRPr="005D2CF1" w:rsidRDefault="00D61DD8" w:rsidP="00D61DD8">
      <w:pPr>
        <w:pStyle w:val="B1"/>
      </w:pPr>
      <w:r w:rsidRPr="005D2CF1">
        <w:t>-</w:t>
      </w:r>
      <w:r w:rsidRPr="005D2CF1">
        <w:tab/>
        <w:t>Analytics Id set to "Service Experience";</w:t>
      </w:r>
    </w:p>
    <w:p w14:paraId="7E75290D" w14:textId="77777777" w:rsidR="00D61DD8" w:rsidRPr="005D2CF1" w:rsidRDefault="00D61DD8" w:rsidP="00D61DD8">
      <w:pPr>
        <w:pStyle w:val="B1"/>
      </w:pPr>
      <w:r w:rsidRPr="005D2CF1">
        <w:t>-</w:t>
      </w:r>
      <w:r w:rsidRPr="005D2CF1">
        <w:tab/>
        <w:t>The Target of Analytics Reporting: one or more SUPI(s) or Internal Group Identifier(s), or "any UE";</w:t>
      </w:r>
    </w:p>
    <w:p w14:paraId="6FB4CE08" w14:textId="77777777" w:rsidR="00D61DD8" w:rsidRPr="005D2CF1" w:rsidRDefault="00D61DD8" w:rsidP="00D61DD8">
      <w:pPr>
        <w:pStyle w:val="B1"/>
      </w:pPr>
      <w:r w:rsidRPr="005D2CF1">
        <w:t>-</w:t>
      </w:r>
      <w:r w:rsidRPr="005D2CF1">
        <w:tab/>
        <w:t>Analytics Filter Information as defined in Table 6.4.1-1;</w:t>
      </w:r>
    </w:p>
    <w:p w14:paraId="065101EB" w14:textId="77777777" w:rsidR="00D61DD8" w:rsidRPr="005D2CF1" w:rsidRDefault="00D61DD8" w:rsidP="00D61DD8">
      <w:pPr>
        <w:pStyle w:val="B1"/>
      </w:pPr>
      <w:r w:rsidRPr="005D2CF1">
        <w:t>-</w:t>
      </w:r>
      <w:r w:rsidRPr="005D2CF1">
        <w:tab/>
        <w:t xml:space="preserve">optionally, maximum number of objects and maximum number of </w:t>
      </w:r>
      <w:proofErr w:type="gramStart"/>
      <w:r w:rsidRPr="005D2CF1">
        <w:t>SUPIs;</w:t>
      </w:r>
      <w:proofErr w:type="gramEnd"/>
    </w:p>
    <w:p w14:paraId="6CC35555" w14:textId="77777777" w:rsidR="00D61DD8" w:rsidRDefault="00D61DD8" w:rsidP="00D61DD8">
      <w:pPr>
        <w:pStyle w:val="B1"/>
      </w:pPr>
      <w:r>
        <w:t>-</w:t>
      </w:r>
      <w:r>
        <w:tab/>
        <w:t xml:space="preserve">optionally, preferred level of accuracy of the </w:t>
      </w:r>
      <w:proofErr w:type="gramStart"/>
      <w:r>
        <w:t>analytics;</w:t>
      </w:r>
      <w:proofErr w:type="gramEnd"/>
    </w:p>
    <w:p w14:paraId="1CAD8A3A" w14:textId="55049B3B" w:rsidR="00D61DD8" w:rsidRDefault="00D61DD8" w:rsidP="00D61DD8">
      <w:pPr>
        <w:pStyle w:val="B1"/>
      </w:pPr>
      <w:r>
        <w:t>-</w:t>
      </w:r>
      <w:r>
        <w:tab/>
        <w:t xml:space="preserve">optionally, accuracy level per analytics subset (Network Slice instance service experience, Application service Experience); </w:t>
      </w:r>
      <w:del w:id="4" w:author="Antoine Mouquet (Orange)" w:date="2021-04-06T16:53:00Z">
        <w:r w:rsidDel="00EE4770">
          <w:delText>and</w:delText>
        </w:r>
      </w:del>
    </w:p>
    <w:p w14:paraId="38DF4EBA" w14:textId="2CC3F8B5" w:rsidR="00EE4770" w:rsidRDefault="00D61DD8" w:rsidP="00D61DD8">
      <w:pPr>
        <w:pStyle w:val="B1"/>
        <w:rPr>
          <w:ins w:id="5" w:author="Antoine Mouquet (Orange)" w:date="2021-04-06T16:52:00Z"/>
        </w:rPr>
      </w:pPr>
      <w:r>
        <w:t>-</w:t>
      </w:r>
      <w:r>
        <w:tab/>
        <w:t>optionally, preferred order of results for the list of Application Service Experiences and/or Slice instance service experiences: "ascending" or "descending"</w:t>
      </w:r>
      <w:ins w:id="6" w:author="Antoine Mouquet (Orange)" w:date="2021-04-06T16:53:00Z">
        <w:r w:rsidR="00EE4770">
          <w:t>; and</w:t>
        </w:r>
      </w:ins>
    </w:p>
    <w:p w14:paraId="489C9FB9" w14:textId="6B3956DD" w:rsidR="00D61DD8" w:rsidRDefault="00EE4770" w:rsidP="00D61DD8">
      <w:pPr>
        <w:pStyle w:val="B1"/>
      </w:pPr>
      <w:ins w:id="7" w:author="Antoine Mouquet (Orange)" w:date="2021-04-06T16:52:00Z">
        <w:r>
          <w:t>-</w:t>
        </w:r>
        <w:r>
          <w:tab/>
        </w:r>
      </w:ins>
      <w:ins w:id="8" w:author="Antoine Mouquet (Orange)" w:date="2021-04-06T16:53:00Z">
        <w:r>
          <w:t>optionally,</w:t>
        </w:r>
      </w:ins>
      <w:ins w:id="9" w:author="Antoine Mouquet (Orange)" w:date="2021-04-06T16:54:00Z">
        <w:r>
          <w:t xml:space="preserve"> preferred granularity of location information: TA level or cell level</w:t>
        </w:r>
      </w:ins>
      <w:r w:rsidR="00D61DD8">
        <w:t>.</w:t>
      </w:r>
    </w:p>
    <w:p w14:paraId="3BA84F14" w14:textId="77777777" w:rsidR="00D61DD8" w:rsidRPr="005D2CF1" w:rsidRDefault="00D61DD8" w:rsidP="00D61DD8">
      <w:pPr>
        <w:pStyle w:val="TH"/>
      </w:pPr>
      <w:r w:rsidRPr="005D2CF1">
        <w:lastRenderedPageBreak/>
        <w:t>Table 6.4.1-1: Analytics Filter Information related to the observed service experience</w:t>
      </w:r>
    </w:p>
    <w:tbl>
      <w:tblPr>
        <w:tblStyle w:val="TableGrid"/>
        <w:tblW w:w="9776" w:type="dxa"/>
        <w:tblLayout w:type="fixed"/>
        <w:tblLook w:val="04A0" w:firstRow="1" w:lastRow="0" w:firstColumn="1" w:lastColumn="0" w:noHBand="0" w:noVBand="1"/>
      </w:tblPr>
      <w:tblGrid>
        <w:gridCol w:w="1819"/>
        <w:gridCol w:w="3988"/>
        <w:gridCol w:w="1276"/>
        <w:gridCol w:w="1134"/>
        <w:gridCol w:w="1559"/>
      </w:tblGrid>
      <w:tr w:rsidR="00D61DD8" w:rsidRPr="005D2CF1" w14:paraId="0E73252E" w14:textId="77777777" w:rsidTr="008E3645">
        <w:tc>
          <w:tcPr>
            <w:tcW w:w="1819" w:type="dxa"/>
            <w:tcBorders>
              <w:bottom w:val="nil"/>
            </w:tcBorders>
            <w:shd w:val="clear" w:color="auto" w:fill="auto"/>
          </w:tcPr>
          <w:p w14:paraId="42EE880F" w14:textId="77777777" w:rsidR="00D61DD8" w:rsidRPr="005D2CF1" w:rsidRDefault="00D61DD8" w:rsidP="008E3645">
            <w:pPr>
              <w:pStyle w:val="TAH"/>
            </w:pPr>
            <w:r w:rsidRPr="005D2CF1">
              <w:t>Information</w:t>
            </w:r>
          </w:p>
        </w:tc>
        <w:tc>
          <w:tcPr>
            <w:tcW w:w="3988" w:type="dxa"/>
            <w:tcBorders>
              <w:bottom w:val="nil"/>
            </w:tcBorders>
            <w:shd w:val="clear" w:color="auto" w:fill="auto"/>
          </w:tcPr>
          <w:p w14:paraId="53E68077" w14:textId="77777777" w:rsidR="00D61DD8" w:rsidRPr="005D2CF1" w:rsidRDefault="00D61DD8" w:rsidP="008E3645">
            <w:pPr>
              <w:pStyle w:val="TAH"/>
            </w:pPr>
            <w:r w:rsidRPr="005D2CF1">
              <w:t>Description</w:t>
            </w:r>
          </w:p>
        </w:tc>
        <w:tc>
          <w:tcPr>
            <w:tcW w:w="3969" w:type="dxa"/>
            <w:gridSpan w:val="3"/>
          </w:tcPr>
          <w:p w14:paraId="4CDB26FA" w14:textId="77777777" w:rsidR="00D61DD8" w:rsidRPr="005D2CF1" w:rsidRDefault="00D61DD8" w:rsidP="008E3645">
            <w:pPr>
              <w:pStyle w:val="TAH"/>
            </w:pPr>
            <w:r w:rsidRPr="005D2CF1">
              <w:t>Mandatory</w:t>
            </w:r>
          </w:p>
        </w:tc>
      </w:tr>
      <w:tr w:rsidR="00D61DD8" w:rsidRPr="005D2CF1" w14:paraId="0BD4A444" w14:textId="77777777" w:rsidTr="008E3645">
        <w:tc>
          <w:tcPr>
            <w:tcW w:w="1819" w:type="dxa"/>
            <w:tcBorders>
              <w:top w:val="nil"/>
            </w:tcBorders>
            <w:shd w:val="clear" w:color="auto" w:fill="auto"/>
          </w:tcPr>
          <w:p w14:paraId="72661FD0" w14:textId="77777777" w:rsidR="00D61DD8" w:rsidRPr="005D2CF1" w:rsidRDefault="00D61DD8" w:rsidP="008E3645">
            <w:pPr>
              <w:pStyle w:val="TAH"/>
            </w:pPr>
          </w:p>
        </w:tc>
        <w:tc>
          <w:tcPr>
            <w:tcW w:w="3988" w:type="dxa"/>
            <w:tcBorders>
              <w:top w:val="nil"/>
            </w:tcBorders>
            <w:shd w:val="clear" w:color="auto" w:fill="auto"/>
          </w:tcPr>
          <w:p w14:paraId="52DF610D" w14:textId="77777777" w:rsidR="00D61DD8" w:rsidRPr="005D2CF1" w:rsidRDefault="00D61DD8" w:rsidP="008E3645">
            <w:pPr>
              <w:pStyle w:val="TAH"/>
            </w:pPr>
          </w:p>
        </w:tc>
        <w:tc>
          <w:tcPr>
            <w:tcW w:w="1276" w:type="dxa"/>
          </w:tcPr>
          <w:p w14:paraId="5E9B1E8A" w14:textId="77777777" w:rsidR="00D61DD8" w:rsidRPr="005D2CF1" w:rsidRDefault="00D61DD8" w:rsidP="008E3645">
            <w:pPr>
              <w:pStyle w:val="TAH"/>
            </w:pPr>
            <w:r w:rsidRPr="005D2CF1">
              <w:t>Application</w:t>
            </w:r>
          </w:p>
        </w:tc>
        <w:tc>
          <w:tcPr>
            <w:tcW w:w="1134" w:type="dxa"/>
          </w:tcPr>
          <w:p w14:paraId="7FEF86C5" w14:textId="77777777" w:rsidR="00D61DD8" w:rsidRPr="005D2CF1" w:rsidRDefault="00D61DD8" w:rsidP="008E3645">
            <w:pPr>
              <w:pStyle w:val="TAH"/>
            </w:pPr>
            <w:r w:rsidRPr="005D2CF1">
              <w:t>Network Slice</w:t>
            </w:r>
          </w:p>
        </w:tc>
        <w:tc>
          <w:tcPr>
            <w:tcW w:w="1559" w:type="dxa"/>
          </w:tcPr>
          <w:p w14:paraId="23123053" w14:textId="77777777" w:rsidR="00D61DD8" w:rsidRPr="005D2CF1" w:rsidRDefault="00D61DD8" w:rsidP="008E3645">
            <w:pPr>
              <w:pStyle w:val="TAH"/>
            </w:pPr>
            <w:r>
              <w:t>Edge Applications over a UP path</w:t>
            </w:r>
          </w:p>
        </w:tc>
      </w:tr>
      <w:tr w:rsidR="00D61DD8" w:rsidRPr="005D2CF1" w14:paraId="37BE9F80" w14:textId="77777777" w:rsidTr="008E3645">
        <w:tc>
          <w:tcPr>
            <w:tcW w:w="1819" w:type="dxa"/>
          </w:tcPr>
          <w:p w14:paraId="77AE7C72" w14:textId="77777777" w:rsidR="00D61DD8" w:rsidRPr="005D2CF1" w:rsidRDefault="00D61DD8" w:rsidP="008E3645">
            <w:pPr>
              <w:pStyle w:val="TAL"/>
            </w:pPr>
            <w:r w:rsidRPr="005D2CF1">
              <w:t>Application ID (0...max)</w:t>
            </w:r>
          </w:p>
        </w:tc>
        <w:tc>
          <w:tcPr>
            <w:tcW w:w="3988" w:type="dxa"/>
          </w:tcPr>
          <w:p w14:paraId="7BE92702" w14:textId="77777777" w:rsidR="00D61DD8" w:rsidRPr="005D2CF1" w:rsidRDefault="00D61DD8" w:rsidP="008E3645">
            <w:pPr>
              <w:pStyle w:val="TAL"/>
            </w:pPr>
            <w:r w:rsidRPr="005D2CF1">
              <w:t>The identification of the application(s) for which the analytics information is subscribed or requested.</w:t>
            </w:r>
          </w:p>
        </w:tc>
        <w:tc>
          <w:tcPr>
            <w:tcW w:w="1276" w:type="dxa"/>
          </w:tcPr>
          <w:p w14:paraId="3A8A72D6" w14:textId="77777777" w:rsidR="00D61DD8" w:rsidRPr="005D2CF1" w:rsidRDefault="00D61DD8" w:rsidP="008E3645">
            <w:pPr>
              <w:pStyle w:val="TAC"/>
            </w:pPr>
            <w:r w:rsidRPr="005D2CF1">
              <w:t>Y</w:t>
            </w:r>
          </w:p>
        </w:tc>
        <w:tc>
          <w:tcPr>
            <w:tcW w:w="1134" w:type="dxa"/>
          </w:tcPr>
          <w:p w14:paraId="6C644000" w14:textId="77777777" w:rsidR="00D61DD8" w:rsidRPr="005D2CF1" w:rsidRDefault="00D61DD8" w:rsidP="008E3645">
            <w:pPr>
              <w:pStyle w:val="TAC"/>
            </w:pPr>
            <w:r w:rsidRPr="005D2CF1">
              <w:t>N</w:t>
            </w:r>
          </w:p>
        </w:tc>
        <w:tc>
          <w:tcPr>
            <w:tcW w:w="1559" w:type="dxa"/>
          </w:tcPr>
          <w:p w14:paraId="5CF82C0C" w14:textId="77777777" w:rsidR="00D61DD8" w:rsidRPr="005D2CF1" w:rsidRDefault="00D61DD8" w:rsidP="008E3645">
            <w:pPr>
              <w:pStyle w:val="TAC"/>
            </w:pPr>
            <w:r w:rsidRPr="0030759D" w:rsidDel="00F33311">
              <w:t>Y</w:t>
            </w:r>
          </w:p>
        </w:tc>
      </w:tr>
      <w:tr w:rsidR="00D61DD8" w:rsidRPr="005D2CF1" w14:paraId="1AD1298A" w14:textId="77777777" w:rsidTr="008E3645">
        <w:tc>
          <w:tcPr>
            <w:tcW w:w="1819" w:type="dxa"/>
          </w:tcPr>
          <w:p w14:paraId="26F9D4DB" w14:textId="77777777" w:rsidR="00D61DD8" w:rsidRPr="005D2CF1" w:rsidRDefault="00D61DD8" w:rsidP="008E3645">
            <w:pPr>
              <w:pStyle w:val="TAL"/>
            </w:pPr>
            <w:r w:rsidRPr="005D2CF1">
              <w:t>S-NSSAI</w:t>
            </w:r>
          </w:p>
        </w:tc>
        <w:tc>
          <w:tcPr>
            <w:tcW w:w="3988" w:type="dxa"/>
          </w:tcPr>
          <w:p w14:paraId="5967A9DA" w14:textId="77777777" w:rsidR="00D61DD8" w:rsidRPr="005D2CF1" w:rsidRDefault="00D61DD8" w:rsidP="008E3645">
            <w:pPr>
              <w:pStyle w:val="TAL"/>
            </w:pPr>
            <w:r w:rsidRPr="005D2CF1">
              <w:t>Identifies the Network Slice for which analytics information is subscribed or requested.</w:t>
            </w:r>
          </w:p>
        </w:tc>
        <w:tc>
          <w:tcPr>
            <w:tcW w:w="1276" w:type="dxa"/>
          </w:tcPr>
          <w:p w14:paraId="78EBF74B" w14:textId="77777777" w:rsidR="00D61DD8" w:rsidRPr="005D2CF1" w:rsidRDefault="00D61DD8" w:rsidP="008E3645">
            <w:pPr>
              <w:pStyle w:val="TAC"/>
            </w:pPr>
            <w:r w:rsidRPr="005D2CF1">
              <w:t>N</w:t>
            </w:r>
          </w:p>
        </w:tc>
        <w:tc>
          <w:tcPr>
            <w:tcW w:w="1134" w:type="dxa"/>
          </w:tcPr>
          <w:p w14:paraId="0F7AF60E" w14:textId="77777777" w:rsidR="00D61DD8" w:rsidRPr="005D2CF1" w:rsidRDefault="00D61DD8" w:rsidP="008E3645">
            <w:pPr>
              <w:pStyle w:val="TAC"/>
            </w:pPr>
            <w:r w:rsidRPr="005D2CF1">
              <w:t>Y</w:t>
            </w:r>
          </w:p>
        </w:tc>
        <w:tc>
          <w:tcPr>
            <w:tcW w:w="1559" w:type="dxa"/>
          </w:tcPr>
          <w:p w14:paraId="7B3E29A9" w14:textId="77777777" w:rsidR="00D61DD8" w:rsidRPr="005D2CF1" w:rsidRDefault="00D61DD8" w:rsidP="008E3645">
            <w:pPr>
              <w:pStyle w:val="TAC"/>
            </w:pPr>
            <w:r w:rsidRPr="0030759D">
              <w:t>N</w:t>
            </w:r>
          </w:p>
        </w:tc>
      </w:tr>
      <w:tr w:rsidR="00D61DD8" w:rsidRPr="005D2CF1" w14:paraId="7782EFD7" w14:textId="77777777" w:rsidTr="008E3645">
        <w:tc>
          <w:tcPr>
            <w:tcW w:w="1819" w:type="dxa"/>
          </w:tcPr>
          <w:p w14:paraId="65335165" w14:textId="77777777" w:rsidR="00D61DD8" w:rsidRPr="005D2CF1" w:rsidRDefault="00D61DD8" w:rsidP="008E3645">
            <w:pPr>
              <w:pStyle w:val="TAL"/>
            </w:pPr>
            <w:r w:rsidRPr="005D2CF1">
              <w:t>NSI ID(s)</w:t>
            </w:r>
          </w:p>
        </w:tc>
        <w:tc>
          <w:tcPr>
            <w:tcW w:w="3988" w:type="dxa"/>
          </w:tcPr>
          <w:p w14:paraId="7CC68DB8" w14:textId="77777777" w:rsidR="00D61DD8" w:rsidRPr="005D2CF1" w:rsidRDefault="00D61DD8" w:rsidP="008E3645">
            <w:pPr>
              <w:pStyle w:val="TAL"/>
            </w:pPr>
            <w:r w:rsidRPr="005D2CF1">
              <w:t>Identifies the Network Slice instance(s) for which analytics information is subscribed or requested.</w:t>
            </w:r>
          </w:p>
        </w:tc>
        <w:tc>
          <w:tcPr>
            <w:tcW w:w="1276" w:type="dxa"/>
          </w:tcPr>
          <w:p w14:paraId="6837B99D" w14:textId="77777777" w:rsidR="00D61DD8" w:rsidRPr="005D2CF1" w:rsidRDefault="00D61DD8" w:rsidP="008E3645">
            <w:pPr>
              <w:pStyle w:val="TAC"/>
            </w:pPr>
            <w:r w:rsidRPr="005D2CF1">
              <w:t>N</w:t>
            </w:r>
          </w:p>
        </w:tc>
        <w:tc>
          <w:tcPr>
            <w:tcW w:w="1134" w:type="dxa"/>
          </w:tcPr>
          <w:p w14:paraId="3CD899EC" w14:textId="77777777" w:rsidR="00D61DD8" w:rsidRPr="005D2CF1" w:rsidRDefault="00D61DD8" w:rsidP="008E3645">
            <w:pPr>
              <w:pStyle w:val="TAC"/>
            </w:pPr>
            <w:r w:rsidRPr="005D2CF1">
              <w:t>N</w:t>
            </w:r>
          </w:p>
        </w:tc>
        <w:tc>
          <w:tcPr>
            <w:tcW w:w="1559" w:type="dxa"/>
          </w:tcPr>
          <w:p w14:paraId="5C95BD10" w14:textId="77777777" w:rsidR="00D61DD8" w:rsidRPr="005D2CF1" w:rsidRDefault="00D61DD8" w:rsidP="008E3645">
            <w:pPr>
              <w:pStyle w:val="TAC"/>
            </w:pPr>
            <w:r w:rsidRPr="0030759D">
              <w:t>N</w:t>
            </w:r>
          </w:p>
        </w:tc>
      </w:tr>
      <w:tr w:rsidR="00D61DD8" w:rsidRPr="005D2CF1" w14:paraId="5FBC7E52" w14:textId="77777777" w:rsidTr="008E3645">
        <w:tc>
          <w:tcPr>
            <w:tcW w:w="1819" w:type="dxa"/>
          </w:tcPr>
          <w:p w14:paraId="753813EC" w14:textId="77777777" w:rsidR="00D61DD8" w:rsidRPr="005D2CF1" w:rsidRDefault="00D61DD8" w:rsidP="008E3645">
            <w:pPr>
              <w:pStyle w:val="TAL"/>
            </w:pPr>
            <w:r w:rsidRPr="005D2CF1">
              <w:t>Area of Interest</w:t>
            </w:r>
          </w:p>
        </w:tc>
        <w:tc>
          <w:tcPr>
            <w:tcW w:w="3988" w:type="dxa"/>
          </w:tcPr>
          <w:p w14:paraId="036138A7" w14:textId="77777777" w:rsidR="00D61DD8" w:rsidRPr="005D2CF1" w:rsidRDefault="00D61DD8" w:rsidP="008E3645">
            <w:pPr>
              <w:pStyle w:val="TAL"/>
            </w:pPr>
            <w:r w:rsidRPr="005D2CF1">
              <w:t>Identifies the Area (i.e. set of TAIs), as defined in TS 23.501 [2] for which the analytics information is subscribed or requested.</w:t>
            </w:r>
          </w:p>
        </w:tc>
        <w:tc>
          <w:tcPr>
            <w:tcW w:w="1276" w:type="dxa"/>
          </w:tcPr>
          <w:p w14:paraId="43C71225" w14:textId="77777777" w:rsidR="00D61DD8" w:rsidRPr="005D2CF1" w:rsidRDefault="00D61DD8" w:rsidP="008E3645">
            <w:pPr>
              <w:pStyle w:val="TAC"/>
            </w:pPr>
            <w:r w:rsidRPr="005D2CF1">
              <w:t>N</w:t>
            </w:r>
          </w:p>
        </w:tc>
        <w:tc>
          <w:tcPr>
            <w:tcW w:w="1134" w:type="dxa"/>
          </w:tcPr>
          <w:p w14:paraId="470FE71D" w14:textId="77777777" w:rsidR="00D61DD8" w:rsidRPr="005D2CF1" w:rsidRDefault="00D61DD8" w:rsidP="008E3645">
            <w:pPr>
              <w:pStyle w:val="TAC"/>
            </w:pPr>
            <w:r w:rsidRPr="005D2CF1">
              <w:t>N</w:t>
            </w:r>
          </w:p>
        </w:tc>
        <w:tc>
          <w:tcPr>
            <w:tcW w:w="1559" w:type="dxa"/>
          </w:tcPr>
          <w:p w14:paraId="48221CED" w14:textId="77777777" w:rsidR="00D61DD8" w:rsidRPr="005D2CF1" w:rsidRDefault="00D61DD8" w:rsidP="008E3645">
            <w:pPr>
              <w:pStyle w:val="TAC"/>
            </w:pPr>
            <w:r w:rsidRPr="0030759D">
              <w:t>N</w:t>
            </w:r>
          </w:p>
        </w:tc>
      </w:tr>
      <w:tr w:rsidR="00D61DD8" w:rsidRPr="005D2CF1" w14:paraId="196F28BF" w14:textId="77777777" w:rsidTr="008E3645">
        <w:tc>
          <w:tcPr>
            <w:tcW w:w="1819" w:type="dxa"/>
          </w:tcPr>
          <w:p w14:paraId="5D4701E7" w14:textId="77777777" w:rsidR="00D61DD8" w:rsidRPr="005D2CF1" w:rsidRDefault="00D61DD8" w:rsidP="008E3645">
            <w:pPr>
              <w:pStyle w:val="TAL"/>
            </w:pPr>
            <w:r w:rsidRPr="005D2CF1">
              <w:t>Media/application bandwidth</w:t>
            </w:r>
          </w:p>
        </w:tc>
        <w:tc>
          <w:tcPr>
            <w:tcW w:w="3988" w:type="dxa"/>
          </w:tcPr>
          <w:p w14:paraId="0820ED43" w14:textId="77777777" w:rsidR="00D61DD8" w:rsidRPr="005D2CF1" w:rsidRDefault="00D61DD8" w:rsidP="008E3645">
            <w:pPr>
              <w:pStyle w:val="TAL"/>
            </w:pPr>
            <w:r w:rsidRPr="005D2CF1">
              <w:t>Identifies the Media/application bandwidth requirement of the application.</w:t>
            </w:r>
          </w:p>
        </w:tc>
        <w:tc>
          <w:tcPr>
            <w:tcW w:w="1276" w:type="dxa"/>
          </w:tcPr>
          <w:p w14:paraId="723ADDDB" w14:textId="77777777" w:rsidR="00D61DD8" w:rsidRPr="005D2CF1" w:rsidRDefault="00D61DD8" w:rsidP="008E3645">
            <w:pPr>
              <w:pStyle w:val="TAC"/>
            </w:pPr>
            <w:r w:rsidRPr="005D2CF1">
              <w:t>N</w:t>
            </w:r>
          </w:p>
        </w:tc>
        <w:tc>
          <w:tcPr>
            <w:tcW w:w="1134" w:type="dxa"/>
          </w:tcPr>
          <w:p w14:paraId="575E1571" w14:textId="77777777" w:rsidR="00D61DD8" w:rsidRPr="005D2CF1" w:rsidRDefault="00D61DD8" w:rsidP="008E3645">
            <w:pPr>
              <w:pStyle w:val="TAC"/>
            </w:pPr>
            <w:r w:rsidRPr="005D2CF1">
              <w:t>N</w:t>
            </w:r>
          </w:p>
        </w:tc>
        <w:tc>
          <w:tcPr>
            <w:tcW w:w="1559" w:type="dxa"/>
          </w:tcPr>
          <w:p w14:paraId="4F6965B1" w14:textId="77777777" w:rsidR="00D61DD8" w:rsidRPr="005D2CF1" w:rsidRDefault="00D61DD8" w:rsidP="008E3645">
            <w:pPr>
              <w:pStyle w:val="TAC"/>
            </w:pPr>
            <w:r w:rsidRPr="0030759D">
              <w:t>N</w:t>
            </w:r>
          </w:p>
        </w:tc>
      </w:tr>
      <w:tr w:rsidR="00D61DD8" w:rsidRPr="005D2CF1" w14:paraId="5E1EAF2D" w14:textId="77777777" w:rsidTr="008E3645">
        <w:tc>
          <w:tcPr>
            <w:tcW w:w="1819" w:type="dxa"/>
          </w:tcPr>
          <w:p w14:paraId="587ADB03" w14:textId="77777777" w:rsidR="00D61DD8" w:rsidRPr="005D2CF1" w:rsidRDefault="00D61DD8" w:rsidP="008E3645">
            <w:pPr>
              <w:pStyle w:val="TAL"/>
            </w:pPr>
            <w:r w:rsidRPr="005D2CF1">
              <w:t>DNN</w:t>
            </w:r>
          </w:p>
        </w:tc>
        <w:tc>
          <w:tcPr>
            <w:tcW w:w="3988" w:type="dxa"/>
          </w:tcPr>
          <w:p w14:paraId="7C30E1B2" w14:textId="77777777" w:rsidR="00D61DD8" w:rsidRPr="005D2CF1" w:rsidRDefault="00D61DD8" w:rsidP="008E3645">
            <w:pPr>
              <w:pStyle w:val="TAL"/>
            </w:pPr>
            <w:r w:rsidRPr="005D2CF1">
              <w:t>DNN to access the application.</w:t>
            </w:r>
          </w:p>
        </w:tc>
        <w:tc>
          <w:tcPr>
            <w:tcW w:w="1276" w:type="dxa"/>
          </w:tcPr>
          <w:p w14:paraId="7A4F612C" w14:textId="77777777" w:rsidR="00D61DD8" w:rsidRPr="005D2CF1" w:rsidRDefault="00D61DD8" w:rsidP="008E3645">
            <w:pPr>
              <w:pStyle w:val="TAC"/>
            </w:pPr>
            <w:r w:rsidRPr="005D2CF1">
              <w:t>N</w:t>
            </w:r>
          </w:p>
        </w:tc>
        <w:tc>
          <w:tcPr>
            <w:tcW w:w="1134" w:type="dxa"/>
          </w:tcPr>
          <w:p w14:paraId="524FCA65" w14:textId="77777777" w:rsidR="00D61DD8" w:rsidRPr="005D2CF1" w:rsidRDefault="00D61DD8" w:rsidP="008E3645">
            <w:pPr>
              <w:pStyle w:val="TAC"/>
            </w:pPr>
            <w:r w:rsidRPr="005D2CF1">
              <w:t>N</w:t>
            </w:r>
          </w:p>
        </w:tc>
        <w:tc>
          <w:tcPr>
            <w:tcW w:w="1559" w:type="dxa"/>
          </w:tcPr>
          <w:p w14:paraId="5A1476CE" w14:textId="77777777" w:rsidR="00D61DD8" w:rsidRPr="005D2CF1" w:rsidRDefault="00D61DD8" w:rsidP="008E3645">
            <w:pPr>
              <w:pStyle w:val="TAC"/>
            </w:pPr>
            <w:r w:rsidRPr="0030759D">
              <w:t>N</w:t>
            </w:r>
          </w:p>
        </w:tc>
      </w:tr>
      <w:tr w:rsidR="00D61DD8" w:rsidRPr="005D2CF1" w14:paraId="00E52B8B" w14:textId="77777777" w:rsidTr="008E3645">
        <w:tc>
          <w:tcPr>
            <w:tcW w:w="1819" w:type="dxa"/>
          </w:tcPr>
          <w:p w14:paraId="5A33323B" w14:textId="77777777" w:rsidR="00D61DD8" w:rsidRPr="005D2CF1" w:rsidRDefault="00D61DD8" w:rsidP="008E3645">
            <w:pPr>
              <w:pStyle w:val="TAL"/>
            </w:pPr>
            <w:r w:rsidRPr="005D2CF1">
              <w:t>DNAI</w:t>
            </w:r>
          </w:p>
        </w:tc>
        <w:tc>
          <w:tcPr>
            <w:tcW w:w="3988" w:type="dxa"/>
          </w:tcPr>
          <w:p w14:paraId="791AD5F3" w14:textId="77777777" w:rsidR="00D61DD8" w:rsidRPr="005D2CF1" w:rsidRDefault="00D61DD8" w:rsidP="008E3645">
            <w:pPr>
              <w:pStyle w:val="TAL"/>
            </w:pPr>
            <w:r w:rsidRPr="005D2CF1">
              <w:t>Identifier of a user plane access to one or more DN(s) where applications are deployed as defined in TS 23.501 [2].</w:t>
            </w:r>
          </w:p>
        </w:tc>
        <w:tc>
          <w:tcPr>
            <w:tcW w:w="1276" w:type="dxa"/>
          </w:tcPr>
          <w:p w14:paraId="158EC749" w14:textId="77777777" w:rsidR="00D61DD8" w:rsidRPr="005D2CF1" w:rsidRDefault="00D61DD8" w:rsidP="008E3645">
            <w:pPr>
              <w:pStyle w:val="TAC"/>
            </w:pPr>
            <w:r w:rsidRPr="005D2CF1">
              <w:t>N</w:t>
            </w:r>
          </w:p>
        </w:tc>
        <w:tc>
          <w:tcPr>
            <w:tcW w:w="1134" w:type="dxa"/>
          </w:tcPr>
          <w:p w14:paraId="218006AD" w14:textId="77777777" w:rsidR="00D61DD8" w:rsidRPr="005D2CF1" w:rsidRDefault="00D61DD8" w:rsidP="008E3645">
            <w:pPr>
              <w:pStyle w:val="TAC"/>
            </w:pPr>
            <w:r w:rsidRPr="005D2CF1">
              <w:t>N</w:t>
            </w:r>
          </w:p>
        </w:tc>
        <w:tc>
          <w:tcPr>
            <w:tcW w:w="1559" w:type="dxa"/>
          </w:tcPr>
          <w:p w14:paraId="478CD571" w14:textId="77777777" w:rsidR="00D61DD8" w:rsidRPr="005D2CF1" w:rsidRDefault="00D61DD8" w:rsidP="008E3645">
            <w:pPr>
              <w:pStyle w:val="TAC"/>
            </w:pPr>
            <w:r w:rsidRPr="0030759D">
              <w:t>Y</w:t>
            </w:r>
          </w:p>
        </w:tc>
      </w:tr>
      <w:tr w:rsidR="00D61DD8" w:rsidRPr="005D2CF1" w14:paraId="7AAE7256" w14:textId="77777777" w:rsidTr="008E3645">
        <w:tc>
          <w:tcPr>
            <w:tcW w:w="1819" w:type="dxa"/>
          </w:tcPr>
          <w:p w14:paraId="72C41EA7" w14:textId="77777777" w:rsidR="00D61DD8" w:rsidRPr="005D2CF1" w:rsidRDefault="00D61DD8" w:rsidP="008E3645">
            <w:pPr>
              <w:pStyle w:val="TAL"/>
            </w:pPr>
            <w:r>
              <w:t>RAT Type</w:t>
            </w:r>
          </w:p>
        </w:tc>
        <w:tc>
          <w:tcPr>
            <w:tcW w:w="3988" w:type="dxa"/>
          </w:tcPr>
          <w:p w14:paraId="68D8DE7C" w14:textId="77777777" w:rsidR="00D61DD8" w:rsidRPr="005D2CF1" w:rsidRDefault="00D61DD8" w:rsidP="008E3645">
            <w:pPr>
              <w:pStyle w:val="TAL"/>
            </w:pPr>
            <w:r>
              <w:t>Identifies the RAT type.</w:t>
            </w:r>
          </w:p>
        </w:tc>
        <w:tc>
          <w:tcPr>
            <w:tcW w:w="1276" w:type="dxa"/>
          </w:tcPr>
          <w:p w14:paraId="62DC1D20" w14:textId="77777777" w:rsidR="00D61DD8" w:rsidRPr="005D2CF1" w:rsidRDefault="00D61DD8" w:rsidP="008E3645">
            <w:pPr>
              <w:pStyle w:val="TAC"/>
            </w:pPr>
            <w:r w:rsidRPr="005D2CF1">
              <w:t>N</w:t>
            </w:r>
          </w:p>
        </w:tc>
        <w:tc>
          <w:tcPr>
            <w:tcW w:w="1134" w:type="dxa"/>
          </w:tcPr>
          <w:p w14:paraId="31564BE9" w14:textId="77777777" w:rsidR="00D61DD8" w:rsidRPr="005D2CF1" w:rsidRDefault="00D61DD8" w:rsidP="008E3645">
            <w:pPr>
              <w:pStyle w:val="TAC"/>
            </w:pPr>
            <w:r w:rsidRPr="005D2CF1">
              <w:t>N</w:t>
            </w:r>
          </w:p>
        </w:tc>
        <w:tc>
          <w:tcPr>
            <w:tcW w:w="1559" w:type="dxa"/>
          </w:tcPr>
          <w:p w14:paraId="56AB0A14" w14:textId="77777777" w:rsidR="00D61DD8" w:rsidRPr="005D2CF1" w:rsidRDefault="00D61DD8" w:rsidP="008E3645">
            <w:pPr>
              <w:pStyle w:val="TAC"/>
            </w:pPr>
            <w:r w:rsidRPr="005D2CF1">
              <w:t>N</w:t>
            </w:r>
          </w:p>
        </w:tc>
      </w:tr>
      <w:tr w:rsidR="00D61DD8" w:rsidRPr="005D2CF1" w14:paraId="2A0F032E" w14:textId="77777777" w:rsidTr="008E3645">
        <w:tc>
          <w:tcPr>
            <w:tcW w:w="1819" w:type="dxa"/>
          </w:tcPr>
          <w:p w14:paraId="11653B9D" w14:textId="77777777" w:rsidR="00D61DD8" w:rsidRPr="005D2CF1" w:rsidRDefault="00D61DD8" w:rsidP="008E3645">
            <w:pPr>
              <w:pStyle w:val="TAL"/>
            </w:pPr>
            <w:r>
              <w:t>Frequency</w:t>
            </w:r>
          </w:p>
        </w:tc>
        <w:tc>
          <w:tcPr>
            <w:tcW w:w="3988" w:type="dxa"/>
          </w:tcPr>
          <w:p w14:paraId="73ACBEF0" w14:textId="77777777" w:rsidR="00D61DD8" w:rsidRPr="005D2CF1" w:rsidRDefault="00D61DD8" w:rsidP="008E3645">
            <w:pPr>
              <w:pStyle w:val="TAL"/>
            </w:pPr>
            <w:r>
              <w:t>Identifies the frequency.</w:t>
            </w:r>
          </w:p>
        </w:tc>
        <w:tc>
          <w:tcPr>
            <w:tcW w:w="1276" w:type="dxa"/>
          </w:tcPr>
          <w:p w14:paraId="4525F346" w14:textId="77777777" w:rsidR="00D61DD8" w:rsidRPr="005D2CF1" w:rsidRDefault="00D61DD8" w:rsidP="008E3645">
            <w:pPr>
              <w:pStyle w:val="TAC"/>
            </w:pPr>
            <w:r w:rsidRPr="005D2CF1">
              <w:t>N</w:t>
            </w:r>
          </w:p>
        </w:tc>
        <w:tc>
          <w:tcPr>
            <w:tcW w:w="1134" w:type="dxa"/>
          </w:tcPr>
          <w:p w14:paraId="5BF2A875" w14:textId="77777777" w:rsidR="00D61DD8" w:rsidRPr="005D2CF1" w:rsidRDefault="00D61DD8" w:rsidP="008E3645">
            <w:pPr>
              <w:pStyle w:val="TAC"/>
            </w:pPr>
            <w:r w:rsidRPr="005D2CF1">
              <w:t>N</w:t>
            </w:r>
          </w:p>
        </w:tc>
        <w:tc>
          <w:tcPr>
            <w:tcW w:w="1559" w:type="dxa"/>
          </w:tcPr>
          <w:p w14:paraId="07357D27" w14:textId="77777777" w:rsidR="00D61DD8" w:rsidRPr="005D2CF1" w:rsidRDefault="00D61DD8" w:rsidP="008E3645">
            <w:pPr>
              <w:pStyle w:val="TAC"/>
            </w:pPr>
            <w:r w:rsidRPr="005D2CF1">
              <w:t>N</w:t>
            </w:r>
          </w:p>
        </w:tc>
      </w:tr>
      <w:tr w:rsidR="00D61DD8" w:rsidRPr="005D2CF1" w14:paraId="49819A53" w14:textId="77777777" w:rsidTr="008E3645">
        <w:tc>
          <w:tcPr>
            <w:tcW w:w="1819" w:type="dxa"/>
          </w:tcPr>
          <w:p w14:paraId="1CF9D687" w14:textId="77777777" w:rsidR="00D61DD8" w:rsidRPr="005D2CF1" w:rsidRDefault="00D61DD8" w:rsidP="008E3645">
            <w:pPr>
              <w:pStyle w:val="TAL"/>
            </w:pPr>
            <w:r>
              <w:t>Edge Application Server (NOTE 1)</w:t>
            </w:r>
          </w:p>
        </w:tc>
        <w:tc>
          <w:tcPr>
            <w:tcW w:w="3988" w:type="dxa"/>
          </w:tcPr>
          <w:p w14:paraId="37A7B237" w14:textId="77777777" w:rsidR="00D61DD8" w:rsidRPr="005D2CF1" w:rsidRDefault="00D61DD8" w:rsidP="008E3645">
            <w:pPr>
              <w:pStyle w:val="TAL"/>
            </w:pPr>
            <w:r w:rsidRPr="006854B6">
              <w:t>IP address/FQDN of the Application Server that a UE has a communication session</w:t>
            </w:r>
          </w:p>
        </w:tc>
        <w:tc>
          <w:tcPr>
            <w:tcW w:w="1276" w:type="dxa"/>
          </w:tcPr>
          <w:p w14:paraId="376CB229" w14:textId="77777777" w:rsidR="00D61DD8" w:rsidRPr="005D2CF1" w:rsidRDefault="00D61DD8" w:rsidP="008E3645">
            <w:pPr>
              <w:pStyle w:val="TAC"/>
            </w:pPr>
            <w:r>
              <w:t>N</w:t>
            </w:r>
          </w:p>
        </w:tc>
        <w:tc>
          <w:tcPr>
            <w:tcW w:w="1134" w:type="dxa"/>
          </w:tcPr>
          <w:p w14:paraId="5FFBA1FD" w14:textId="77777777" w:rsidR="00D61DD8" w:rsidRPr="005D2CF1" w:rsidRDefault="00D61DD8" w:rsidP="008E3645">
            <w:pPr>
              <w:pStyle w:val="TAC"/>
            </w:pPr>
            <w:r>
              <w:t>N</w:t>
            </w:r>
          </w:p>
        </w:tc>
        <w:tc>
          <w:tcPr>
            <w:tcW w:w="1559" w:type="dxa"/>
          </w:tcPr>
          <w:p w14:paraId="5382519B" w14:textId="77777777" w:rsidR="00D61DD8" w:rsidRPr="005D2CF1" w:rsidRDefault="00D61DD8" w:rsidP="008E3645">
            <w:pPr>
              <w:pStyle w:val="TAC"/>
            </w:pPr>
            <w:r w:rsidRPr="0030759D">
              <w:t>Y</w:t>
            </w:r>
          </w:p>
        </w:tc>
      </w:tr>
      <w:tr w:rsidR="00D61DD8" w:rsidRPr="005D2CF1" w14:paraId="7E61C451" w14:textId="77777777" w:rsidTr="008E3645">
        <w:tc>
          <w:tcPr>
            <w:tcW w:w="1819" w:type="dxa"/>
          </w:tcPr>
          <w:p w14:paraId="0C0A3507" w14:textId="77777777" w:rsidR="00D61DD8" w:rsidRPr="005D2CF1" w:rsidRDefault="00D61DD8" w:rsidP="008E3645">
            <w:pPr>
              <w:pStyle w:val="TAL"/>
            </w:pPr>
            <w:r>
              <w:t>UPF anchor ID (NOTE 1)</w:t>
            </w:r>
          </w:p>
        </w:tc>
        <w:tc>
          <w:tcPr>
            <w:tcW w:w="3988" w:type="dxa"/>
          </w:tcPr>
          <w:p w14:paraId="7EA0FCF8" w14:textId="77777777" w:rsidR="00D61DD8" w:rsidRPr="005D2CF1" w:rsidRDefault="00D61DD8" w:rsidP="008E3645">
            <w:pPr>
              <w:pStyle w:val="TAL"/>
            </w:pPr>
            <w:r w:rsidRPr="00C071B6">
              <w:t xml:space="preserve">Identifies the </w:t>
            </w:r>
            <w:r>
              <w:t>UPF where a UE has an associated PDU session</w:t>
            </w:r>
          </w:p>
        </w:tc>
        <w:tc>
          <w:tcPr>
            <w:tcW w:w="1276" w:type="dxa"/>
          </w:tcPr>
          <w:p w14:paraId="0115B57A" w14:textId="77777777" w:rsidR="00D61DD8" w:rsidRPr="005D2CF1" w:rsidRDefault="00D61DD8" w:rsidP="008E3645">
            <w:pPr>
              <w:pStyle w:val="TAC"/>
            </w:pPr>
            <w:r>
              <w:t>N</w:t>
            </w:r>
          </w:p>
        </w:tc>
        <w:tc>
          <w:tcPr>
            <w:tcW w:w="1134" w:type="dxa"/>
          </w:tcPr>
          <w:p w14:paraId="38DFB4B4" w14:textId="77777777" w:rsidR="00D61DD8" w:rsidRPr="005D2CF1" w:rsidRDefault="00D61DD8" w:rsidP="008E3645">
            <w:pPr>
              <w:pStyle w:val="TAC"/>
            </w:pPr>
            <w:r>
              <w:t>N</w:t>
            </w:r>
          </w:p>
        </w:tc>
        <w:tc>
          <w:tcPr>
            <w:tcW w:w="1559" w:type="dxa"/>
          </w:tcPr>
          <w:p w14:paraId="79243DBF" w14:textId="77777777" w:rsidR="00D61DD8" w:rsidRPr="005D2CF1" w:rsidRDefault="00D61DD8" w:rsidP="008E3645">
            <w:pPr>
              <w:pStyle w:val="TAC"/>
            </w:pPr>
            <w:r w:rsidRPr="0030759D">
              <w:t>N</w:t>
            </w:r>
          </w:p>
        </w:tc>
      </w:tr>
      <w:tr w:rsidR="00D61DD8" w:rsidRPr="005D2CF1" w14:paraId="4FB3B27B" w14:textId="77777777" w:rsidTr="008E3645">
        <w:tc>
          <w:tcPr>
            <w:tcW w:w="9776" w:type="dxa"/>
            <w:gridSpan w:val="5"/>
          </w:tcPr>
          <w:p w14:paraId="07B5420D" w14:textId="77777777" w:rsidR="00D61DD8" w:rsidRPr="0030759D" w:rsidRDefault="00D61DD8" w:rsidP="008E3645">
            <w:pPr>
              <w:pStyle w:val="TAN"/>
            </w:pPr>
            <w:r>
              <w:t>NOTE 1:</w:t>
            </w:r>
            <w:r>
              <w:tab/>
              <w:t>These parameters may be provided when a consumer requires analytics for an edge application over a UP path</w:t>
            </w:r>
          </w:p>
        </w:tc>
      </w:tr>
    </w:tbl>
    <w:p w14:paraId="3BD2F6A5" w14:textId="77777777" w:rsidR="00D61DD8" w:rsidRPr="005D2CF1" w:rsidRDefault="00D61DD8" w:rsidP="00D61DD8"/>
    <w:p w14:paraId="274CE93E" w14:textId="77777777" w:rsidR="00D61DD8" w:rsidRPr="005D2CF1" w:rsidRDefault="00D61DD8" w:rsidP="00D61DD8">
      <w:pPr>
        <w:pStyle w:val="NO"/>
      </w:pPr>
      <w:r w:rsidRPr="005D2CF1">
        <w:t>NOTE:</w:t>
      </w:r>
      <w:r w:rsidRPr="005D2CF1">
        <w:tab/>
        <w:t>A service consumer may use the Area of Interest in order to reduce the amount of signalling that the analytics subscription or request generates.</w:t>
      </w:r>
    </w:p>
    <w:p w14:paraId="4C9CA612" w14:textId="77777777" w:rsidR="00D61DD8" w:rsidRPr="005D2CF1" w:rsidRDefault="00D61DD8" w:rsidP="00D61DD8">
      <w:pPr>
        <w:pStyle w:val="B1"/>
      </w:pPr>
      <w:r w:rsidRPr="005D2CF1">
        <w:t>-</w:t>
      </w:r>
      <w:r w:rsidRPr="005D2CF1">
        <w:tab/>
        <w:t>An Analytics target period that indicates the time window for which the statistics or predictions are requested;</w:t>
      </w:r>
    </w:p>
    <w:p w14:paraId="309BE35F" w14:textId="77777777" w:rsidR="00D61DD8" w:rsidRPr="005D2CF1" w:rsidRDefault="00D61DD8" w:rsidP="00D61DD8">
      <w:pPr>
        <w:pStyle w:val="B1"/>
      </w:pPr>
      <w:r w:rsidRPr="005D2CF1">
        <w:t>-</w:t>
      </w:r>
      <w:r w:rsidRPr="005D2CF1">
        <w:tab/>
        <w:t>In a subscription, the Notification Correlation Id and the Notification Target Address.</w:t>
      </w:r>
    </w:p>
    <w:p w14:paraId="676E7D64" w14:textId="77777777" w:rsidR="00D61DD8" w:rsidRPr="005D2CF1" w:rsidRDefault="00D61DD8" w:rsidP="00D61DD8">
      <w:r w:rsidRPr="005D2CF1">
        <w:t>The NWDAF shall notify the result of the analytics to the consumer as specified in clause 6.4.3.</w:t>
      </w:r>
    </w:p>
    <w:p w14:paraId="14CD42EB" w14:textId="77777777" w:rsidR="00D61DD8" w:rsidRPr="005D2CF1" w:rsidRDefault="00D61DD8" w:rsidP="00D61DD8">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18CDFD4" w14:textId="77777777" w:rsidR="00D61DD8" w:rsidRPr="005D2CF1" w:rsidRDefault="00D61DD8" w:rsidP="00D61DD8">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473932B" w14:textId="77777777" w:rsidR="00D61DD8" w:rsidRPr="005D2CF1" w:rsidRDefault="00D61DD8" w:rsidP="00D61DD8">
      <w:pPr>
        <w:pStyle w:val="B1"/>
      </w:pPr>
      <w:proofErr w:type="spellStart"/>
      <w:r w:rsidRPr="005D2CF1">
        <w:t>i</w:t>
      </w:r>
      <w:proofErr w:type="spellEnd"/>
      <w:r w:rsidRPr="005D2CF1">
        <w:t>)</w:t>
      </w:r>
      <w:r w:rsidRPr="005D2CF1">
        <w:tab/>
        <w:t>Application(s);</w:t>
      </w:r>
    </w:p>
    <w:p w14:paraId="50E1B994" w14:textId="77777777" w:rsidR="00D61DD8" w:rsidRPr="005D2CF1" w:rsidRDefault="00D61DD8" w:rsidP="00D61DD8">
      <w:pPr>
        <w:pStyle w:val="B1"/>
      </w:pPr>
      <w:r w:rsidRPr="005D2CF1">
        <w:t>ii)</w:t>
      </w:r>
      <w:r w:rsidRPr="005D2CF1">
        <w:tab/>
        <w:t>Network Slice;</w:t>
      </w:r>
    </w:p>
    <w:p w14:paraId="7E993E40" w14:textId="77777777" w:rsidR="00D61DD8" w:rsidRPr="005D2CF1" w:rsidRDefault="00D61DD8" w:rsidP="00D61DD8">
      <w:pPr>
        <w:pStyle w:val="B1"/>
      </w:pPr>
      <w:r w:rsidRPr="005D2CF1">
        <w:t>iii)</w:t>
      </w:r>
      <w:r w:rsidRPr="005D2CF1">
        <w:tab/>
        <w:t xml:space="preserve">both Application(s) and Network </w:t>
      </w:r>
      <w:proofErr w:type="gramStart"/>
      <w:r w:rsidRPr="005D2CF1">
        <w:t>Slice</w:t>
      </w:r>
      <w:r>
        <w:t>;</w:t>
      </w:r>
      <w:proofErr w:type="gramEnd"/>
    </w:p>
    <w:p w14:paraId="57F61522" w14:textId="77777777" w:rsidR="00D61DD8" w:rsidRDefault="00D61DD8" w:rsidP="00D61DD8">
      <w:pPr>
        <w:pStyle w:val="B1"/>
      </w:pPr>
      <w:r>
        <w:t>iv)</w:t>
      </w:r>
      <w:r>
        <w:tab/>
        <w:t>Edge Applications over a UP path.</w:t>
      </w:r>
    </w:p>
    <w:p w14:paraId="1695AB2C" w14:textId="77777777" w:rsidR="00D61DD8" w:rsidRPr="005D2CF1" w:rsidRDefault="00D61DD8" w:rsidP="00D61DD8">
      <w:r w:rsidRPr="005D2CF1">
        <w:t>If NWDAF is unable to differentiate based on the analytics subscription or request, it provides service experience analytics for both Application(s) and Network Slice.</w:t>
      </w:r>
    </w:p>
    <w:p w14:paraId="06D46718" w14:textId="77777777" w:rsidR="00D61DD8" w:rsidRPr="005D2CF1" w:rsidRDefault="00D61DD8" w:rsidP="00D61DD8">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FC744CB" w14:textId="77777777" w:rsidR="00D61DD8" w:rsidRDefault="00D61DD8" w:rsidP="00D61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6800155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A5DB63A" w14:textId="77777777" w:rsidR="00D61DD8" w:rsidRPr="005D2CF1" w:rsidRDefault="00D61DD8" w:rsidP="00D61DD8">
      <w:pPr>
        <w:pStyle w:val="Heading3"/>
        <w:rPr>
          <w:lang w:eastAsia="zh-CN"/>
        </w:rPr>
      </w:pPr>
      <w:r w:rsidRPr="005D2CF1">
        <w:rPr>
          <w:lang w:eastAsia="zh-CN"/>
        </w:rPr>
        <w:lastRenderedPageBreak/>
        <w:t>6.4.3</w:t>
      </w:r>
      <w:r w:rsidRPr="005D2CF1">
        <w:rPr>
          <w:lang w:eastAsia="zh-CN"/>
        </w:rPr>
        <w:tab/>
        <w:t>Output Analytics</w:t>
      </w:r>
      <w:bookmarkEnd w:id="10"/>
    </w:p>
    <w:p w14:paraId="2824C7A2" w14:textId="77777777" w:rsidR="00D61DD8" w:rsidRPr="005D2CF1" w:rsidRDefault="00D61DD8" w:rsidP="00D61DD8">
      <w:pPr>
        <w:rPr>
          <w:lang w:eastAsia="zh-CN"/>
        </w:rPr>
      </w:pPr>
      <w:r w:rsidRPr="005D2CF1">
        <w:rPr>
          <w:lang w:eastAsia="zh-CN"/>
        </w:rPr>
        <w:t>The NWDAF services as defined in the clause 7.2 and 7.3 are used to expose the analytics.</w:t>
      </w:r>
    </w:p>
    <w:p w14:paraId="260B4F4B" w14:textId="77777777" w:rsidR="00D61DD8" w:rsidRPr="005D2CF1" w:rsidRDefault="00D61DD8" w:rsidP="00D61DD8">
      <w:pPr>
        <w:pStyle w:val="B1"/>
        <w:rPr>
          <w:lang w:eastAsia="zh-CN"/>
        </w:rPr>
      </w:pPr>
      <w:r w:rsidRPr="005D2CF1">
        <w:rPr>
          <w:lang w:eastAsia="zh-CN"/>
        </w:rPr>
        <w:t>-</w:t>
      </w:r>
      <w:r w:rsidRPr="005D2CF1">
        <w:rPr>
          <w:lang w:eastAsia="zh-CN"/>
        </w:rPr>
        <w:tab/>
        <w:t>Service Experience statistics information is defined in Table 6.4.3-1.</w:t>
      </w:r>
    </w:p>
    <w:p w14:paraId="1AEDC7FD" w14:textId="77777777" w:rsidR="00D61DD8" w:rsidRPr="005D2CF1" w:rsidRDefault="00D61DD8" w:rsidP="00D61DD8">
      <w:pPr>
        <w:pStyle w:val="B1"/>
        <w:rPr>
          <w:lang w:eastAsia="zh-CN"/>
        </w:rPr>
      </w:pPr>
      <w:r w:rsidRPr="005D2CF1">
        <w:rPr>
          <w:lang w:eastAsia="zh-CN"/>
        </w:rPr>
        <w:t>-</w:t>
      </w:r>
      <w:r w:rsidRPr="005D2CF1">
        <w:rPr>
          <w:lang w:eastAsia="zh-CN"/>
        </w:rPr>
        <w:tab/>
        <w:t>Service Experience predictions information is defined in Table 6.4.3-2.</w:t>
      </w:r>
    </w:p>
    <w:p w14:paraId="2F1E0349" w14:textId="77777777" w:rsidR="00D61DD8" w:rsidRPr="005D2CF1" w:rsidRDefault="00D61DD8" w:rsidP="00D61DD8">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DD8" w:rsidRPr="005D2CF1" w14:paraId="6CED9653" w14:textId="77777777" w:rsidTr="008E3645">
        <w:tc>
          <w:tcPr>
            <w:tcW w:w="2492" w:type="dxa"/>
            <w:shd w:val="clear" w:color="auto" w:fill="auto"/>
          </w:tcPr>
          <w:p w14:paraId="2D70E136" w14:textId="77777777" w:rsidR="00D61DD8" w:rsidRPr="005D2CF1" w:rsidRDefault="00D61DD8" w:rsidP="008E3645">
            <w:pPr>
              <w:pStyle w:val="TAH"/>
              <w:rPr>
                <w:lang w:eastAsia="zh-CN"/>
              </w:rPr>
            </w:pPr>
            <w:r w:rsidRPr="005D2CF1">
              <w:rPr>
                <w:lang w:eastAsia="zh-CN"/>
              </w:rPr>
              <w:t>Information</w:t>
            </w:r>
          </w:p>
        </w:tc>
        <w:tc>
          <w:tcPr>
            <w:tcW w:w="7139" w:type="dxa"/>
            <w:shd w:val="clear" w:color="auto" w:fill="auto"/>
          </w:tcPr>
          <w:p w14:paraId="5E7C985A" w14:textId="77777777" w:rsidR="00D61DD8" w:rsidRPr="005D2CF1" w:rsidRDefault="00D61DD8" w:rsidP="008E3645">
            <w:pPr>
              <w:pStyle w:val="TAH"/>
              <w:rPr>
                <w:lang w:eastAsia="zh-CN"/>
              </w:rPr>
            </w:pPr>
            <w:r w:rsidRPr="005D2CF1">
              <w:rPr>
                <w:lang w:eastAsia="zh-CN"/>
              </w:rPr>
              <w:t>Description</w:t>
            </w:r>
          </w:p>
        </w:tc>
      </w:tr>
      <w:tr w:rsidR="00D61DD8" w:rsidRPr="005D2CF1" w14:paraId="4C1D612E" w14:textId="77777777" w:rsidTr="008E3645">
        <w:tc>
          <w:tcPr>
            <w:tcW w:w="2492" w:type="dxa"/>
            <w:shd w:val="clear" w:color="auto" w:fill="auto"/>
            <w:vAlign w:val="center"/>
          </w:tcPr>
          <w:p w14:paraId="71ACE1FD" w14:textId="77777777" w:rsidR="00D61DD8" w:rsidRPr="005D2CF1" w:rsidRDefault="00D61DD8" w:rsidP="008E3645">
            <w:pPr>
              <w:pStyle w:val="TAL"/>
            </w:pPr>
            <w:r w:rsidRPr="005D2CF1">
              <w:t>S-NSSAI</w:t>
            </w:r>
          </w:p>
        </w:tc>
        <w:tc>
          <w:tcPr>
            <w:tcW w:w="7139" w:type="dxa"/>
            <w:shd w:val="clear" w:color="auto" w:fill="auto"/>
            <w:vAlign w:val="center"/>
          </w:tcPr>
          <w:p w14:paraId="1066A039" w14:textId="77777777" w:rsidR="00D61DD8" w:rsidRPr="005D2CF1" w:rsidRDefault="00D61DD8" w:rsidP="008E3645">
            <w:pPr>
              <w:pStyle w:val="TAL"/>
            </w:pPr>
            <w:r w:rsidRPr="005D2CF1">
              <w:t>Identifies the Network Slice for which analytics information is provided.</w:t>
            </w:r>
          </w:p>
        </w:tc>
      </w:tr>
      <w:tr w:rsidR="00D61DD8" w:rsidRPr="005D2CF1" w14:paraId="1CFE52A2" w14:textId="77777777" w:rsidTr="008E3645">
        <w:tc>
          <w:tcPr>
            <w:tcW w:w="2492" w:type="dxa"/>
            <w:shd w:val="clear" w:color="auto" w:fill="auto"/>
            <w:vAlign w:val="center"/>
          </w:tcPr>
          <w:p w14:paraId="1E25FD93" w14:textId="77777777" w:rsidR="00D61DD8" w:rsidRPr="005D2CF1" w:rsidRDefault="00D61DD8" w:rsidP="008E3645">
            <w:pPr>
              <w:pStyle w:val="TAL"/>
            </w:pPr>
            <w:r w:rsidRPr="005D2CF1">
              <w:t>Slice instance service experiences (0…max)</w:t>
            </w:r>
          </w:p>
        </w:tc>
        <w:tc>
          <w:tcPr>
            <w:tcW w:w="7139" w:type="dxa"/>
            <w:shd w:val="clear" w:color="auto" w:fill="auto"/>
            <w:vAlign w:val="center"/>
          </w:tcPr>
          <w:p w14:paraId="327DBE67" w14:textId="77777777" w:rsidR="00D61DD8" w:rsidRPr="005D2CF1" w:rsidRDefault="00D61DD8" w:rsidP="008E3645">
            <w:pPr>
              <w:pStyle w:val="TAL"/>
            </w:pPr>
            <w:r w:rsidRPr="005D2CF1">
              <w:t>List of observed service experience information for each Network Slice instance.</w:t>
            </w:r>
          </w:p>
        </w:tc>
      </w:tr>
      <w:tr w:rsidR="00D61DD8" w:rsidRPr="005D2CF1" w14:paraId="14E07104" w14:textId="77777777" w:rsidTr="008E3645">
        <w:tc>
          <w:tcPr>
            <w:tcW w:w="2492" w:type="dxa"/>
            <w:shd w:val="clear" w:color="auto" w:fill="auto"/>
            <w:vAlign w:val="center"/>
          </w:tcPr>
          <w:p w14:paraId="63B4C2D4" w14:textId="77777777" w:rsidR="00D61DD8" w:rsidRPr="005D2CF1" w:rsidRDefault="00D61DD8" w:rsidP="008E3645">
            <w:pPr>
              <w:pStyle w:val="TAL"/>
            </w:pPr>
            <w:r w:rsidRPr="005D2CF1">
              <w:t>&gt; NSI ID</w:t>
            </w:r>
          </w:p>
        </w:tc>
        <w:tc>
          <w:tcPr>
            <w:tcW w:w="7139" w:type="dxa"/>
            <w:shd w:val="clear" w:color="auto" w:fill="auto"/>
            <w:vAlign w:val="center"/>
          </w:tcPr>
          <w:p w14:paraId="28A31EC7" w14:textId="77777777" w:rsidR="00D61DD8" w:rsidRPr="005D2CF1" w:rsidRDefault="00D61DD8" w:rsidP="008E3645">
            <w:pPr>
              <w:pStyle w:val="TAL"/>
            </w:pPr>
            <w:r w:rsidRPr="005D2CF1">
              <w:t>Identifies the Network Slice instance within the Network Slice.</w:t>
            </w:r>
          </w:p>
        </w:tc>
      </w:tr>
      <w:tr w:rsidR="00D61DD8" w:rsidRPr="005D2CF1" w14:paraId="08FE2CA5" w14:textId="77777777" w:rsidTr="008E3645">
        <w:tc>
          <w:tcPr>
            <w:tcW w:w="2492" w:type="dxa"/>
            <w:shd w:val="clear" w:color="auto" w:fill="auto"/>
            <w:vAlign w:val="center"/>
          </w:tcPr>
          <w:p w14:paraId="015C6D31" w14:textId="77777777" w:rsidR="00D61DD8" w:rsidRPr="005D2CF1" w:rsidRDefault="00D61DD8" w:rsidP="008E3645">
            <w:pPr>
              <w:pStyle w:val="TAL"/>
            </w:pPr>
            <w:r w:rsidRPr="005D2CF1">
              <w:t>&gt; Network Slice instance service experience</w:t>
            </w:r>
          </w:p>
        </w:tc>
        <w:tc>
          <w:tcPr>
            <w:tcW w:w="7139" w:type="dxa"/>
            <w:shd w:val="clear" w:color="auto" w:fill="auto"/>
            <w:vAlign w:val="center"/>
          </w:tcPr>
          <w:p w14:paraId="51D58FE5" w14:textId="77777777" w:rsidR="00D61DD8" w:rsidRPr="005D2CF1" w:rsidRDefault="00D61DD8" w:rsidP="008E3645">
            <w:pPr>
              <w:pStyle w:val="TAL"/>
            </w:pPr>
            <w:r w:rsidRPr="005D2CF1">
              <w:t>Service experience across Applications on a Network Slice instance over the Analytics target period (average, variance).</w:t>
            </w:r>
          </w:p>
        </w:tc>
      </w:tr>
      <w:tr w:rsidR="00D61DD8" w:rsidRPr="005D2CF1" w14:paraId="16687292" w14:textId="77777777" w:rsidTr="008E3645">
        <w:tc>
          <w:tcPr>
            <w:tcW w:w="2492" w:type="dxa"/>
            <w:shd w:val="clear" w:color="auto" w:fill="auto"/>
            <w:vAlign w:val="center"/>
          </w:tcPr>
          <w:p w14:paraId="1A037CD4" w14:textId="77777777" w:rsidR="00D61DD8" w:rsidRPr="005D2CF1" w:rsidRDefault="00D61DD8" w:rsidP="008E3645">
            <w:pPr>
              <w:pStyle w:val="TAL"/>
            </w:pPr>
            <w:r w:rsidRPr="005D2CF1">
              <w:t>&gt; SUPI list (0..SUPImax)</w:t>
            </w:r>
          </w:p>
        </w:tc>
        <w:tc>
          <w:tcPr>
            <w:tcW w:w="7139" w:type="dxa"/>
            <w:shd w:val="clear" w:color="auto" w:fill="auto"/>
            <w:vAlign w:val="center"/>
          </w:tcPr>
          <w:p w14:paraId="12D87E0D" w14:textId="77777777" w:rsidR="00D61DD8" w:rsidRPr="005D2CF1" w:rsidRDefault="00D61DD8" w:rsidP="008E3645">
            <w:pPr>
              <w:pStyle w:val="TAL"/>
            </w:pPr>
            <w:r w:rsidRPr="005D2CF1">
              <w:t>List of SUPI(s) for each slice instance service experience.</w:t>
            </w:r>
          </w:p>
        </w:tc>
      </w:tr>
      <w:tr w:rsidR="00D61DD8" w:rsidRPr="005D2CF1" w14:paraId="051ED1D6" w14:textId="77777777" w:rsidTr="008E3645">
        <w:tc>
          <w:tcPr>
            <w:tcW w:w="2492" w:type="dxa"/>
            <w:shd w:val="clear" w:color="auto" w:fill="auto"/>
            <w:vAlign w:val="center"/>
          </w:tcPr>
          <w:p w14:paraId="40000735" w14:textId="77777777" w:rsidR="00D61DD8" w:rsidRPr="005D2CF1" w:rsidRDefault="00D61DD8" w:rsidP="008E3645">
            <w:pPr>
              <w:pStyle w:val="TAL"/>
            </w:pPr>
            <w:r w:rsidRPr="005D2CF1">
              <w:t>&gt; Ratio</w:t>
            </w:r>
          </w:p>
        </w:tc>
        <w:tc>
          <w:tcPr>
            <w:tcW w:w="7139" w:type="dxa"/>
            <w:shd w:val="clear" w:color="auto" w:fill="auto"/>
            <w:vAlign w:val="center"/>
          </w:tcPr>
          <w:p w14:paraId="5C21509F"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6C51D65A" w14:textId="77777777" w:rsidTr="008E3645">
        <w:tc>
          <w:tcPr>
            <w:tcW w:w="2492" w:type="dxa"/>
            <w:shd w:val="clear" w:color="auto" w:fill="auto"/>
            <w:vAlign w:val="center"/>
          </w:tcPr>
          <w:p w14:paraId="0A64ABB4" w14:textId="77777777" w:rsidR="00D61DD8" w:rsidRPr="005D2CF1" w:rsidRDefault="00D61DD8" w:rsidP="008E3645">
            <w:pPr>
              <w:pStyle w:val="TAL"/>
            </w:pPr>
            <w:r w:rsidRPr="005D2CF1">
              <w:t>&gt; Spatial validity</w:t>
            </w:r>
          </w:p>
        </w:tc>
        <w:tc>
          <w:tcPr>
            <w:tcW w:w="7139" w:type="dxa"/>
            <w:shd w:val="clear" w:color="auto" w:fill="auto"/>
            <w:vAlign w:val="center"/>
          </w:tcPr>
          <w:p w14:paraId="531BCB44" w14:textId="77777777" w:rsidR="00D61DD8" w:rsidRPr="005D2CF1" w:rsidRDefault="00D61DD8" w:rsidP="008E3645">
            <w:pPr>
              <w:pStyle w:val="TAL"/>
            </w:pPr>
            <w:r w:rsidRPr="005D2CF1">
              <w:t>Area where the Network Slice service experience analytics applies.</w:t>
            </w:r>
          </w:p>
        </w:tc>
      </w:tr>
      <w:tr w:rsidR="00D61DD8" w:rsidRPr="005D2CF1" w14:paraId="2EC835DC" w14:textId="77777777" w:rsidTr="008E3645">
        <w:tc>
          <w:tcPr>
            <w:tcW w:w="2492" w:type="dxa"/>
            <w:shd w:val="clear" w:color="auto" w:fill="auto"/>
            <w:vAlign w:val="center"/>
          </w:tcPr>
          <w:p w14:paraId="1A99350E" w14:textId="77777777" w:rsidR="00D61DD8" w:rsidRPr="005D2CF1" w:rsidRDefault="00D61DD8" w:rsidP="008E3645">
            <w:pPr>
              <w:pStyle w:val="TAL"/>
            </w:pPr>
            <w:r w:rsidRPr="005D2CF1">
              <w:t>&gt; Validity period</w:t>
            </w:r>
          </w:p>
        </w:tc>
        <w:tc>
          <w:tcPr>
            <w:tcW w:w="7139" w:type="dxa"/>
            <w:shd w:val="clear" w:color="auto" w:fill="auto"/>
            <w:vAlign w:val="center"/>
          </w:tcPr>
          <w:p w14:paraId="02952565" w14:textId="77777777" w:rsidR="00D61DD8" w:rsidRPr="005D2CF1" w:rsidRDefault="00D61DD8" w:rsidP="008E3645">
            <w:pPr>
              <w:pStyle w:val="TAL"/>
            </w:pPr>
            <w:r w:rsidRPr="005D2CF1">
              <w:t>Validity period for the Network Slice service experience analytics as defined in clause 6.1.3.</w:t>
            </w:r>
          </w:p>
        </w:tc>
      </w:tr>
      <w:tr w:rsidR="00D61DD8" w:rsidRPr="005D2CF1" w14:paraId="6DB750E5" w14:textId="77777777" w:rsidTr="008E3645">
        <w:tc>
          <w:tcPr>
            <w:tcW w:w="2492" w:type="dxa"/>
            <w:shd w:val="clear" w:color="auto" w:fill="auto"/>
            <w:vAlign w:val="center"/>
          </w:tcPr>
          <w:p w14:paraId="51C70C2B" w14:textId="77777777" w:rsidR="00D61DD8" w:rsidRPr="005D2CF1" w:rsidRDefault="00D61DD8" w:rsidP="008E3645">
            <w:pPr>
              <w:pStyle w:val="TAL"/>
            </w:pPr>
            <w:r w:rsidRPr="005D2CF1">
              <w:t>Application service experiences (0..max)</w:t>
            </w:r>
          </w:p>
        </w:tc>
        <w:tc>
          <w:tcPr>
            <w:tcW w:w="7139" w:type="dxa"/>
            <w:shd w:val="clear" w:color="auto" w:fill="auto"/>
            <w:vAlign w:val="center"/>
          </w:tcPr>
          <w:p w14:paraId="5C2AB6E5" w14:textId="77777777" w:rsidR="00D61DD8" w:rsidRPr="005D2CF1" w:rsidRDefault="00D61DD8" w:rsidP="008E3645">
            <w:pPr>
              <w:pStyle w:val="TAL"/>
            </w:pPr>
            <w:r w:rsidRPr="005D2CF1">
              <w:t>List of observed service experience information for each Application.</w:t>
            </w:r>
          </w:p>
        </w:tc>
      </w:tr>
      <w:tr w:rsidR="00D61DD8" w:rsidRPr="005D2CF1" w14:paraId="17B7ADEC" w14:textId="77777777" w:rsidTr="008E3645">
        <w:tc>
          <w:tcPr>
            <w:tcW w:w="2492" w:type="dxa"/>
            <w:shd w:val="clear" w:color="auto" w:fill="auto"/>
            <w:vAlign w:val="center"/>
          </w:tcPr>
          <w:p w14:paraId="2CA75C00" w14:textId="77777777" w:rsidR="00D61DD8" w:rsidRPr="005D2CF1" w:rsidRDefault="00D61DD8" w:rsidP="008E3645">
            <w:pPr>
              <w:pStyle w:val="TAL"/>
            </w:pPr>
            <w:r w:rsidRPr="005D2CF1">
              <w:t>&gt; S-NSSAI</w:t>
            </w:r>
          </w:p>
        </w:tc>
        <w:tc>
          <w:tcPr>
            <w:tcW w:w="7139" w:type="dxa"/>
            <w:shd w:val="clear" w:color="auto" w:fill="auto"/>
            <w:vAlign w:val="center"/>
          </w:tcPr>
          <w:p w14:paraId="2B813AC0" w14:textId="77777777" w:rsidR="00D61DD8" w:rsidRPr="005D2CF1" w:rsidRDefault="00D61DD8" w:rsidP="008E3645">
            <w:pPr>
              <w:pStyle w:val="TAL"/>
            </w:pPr>
            <w:r w:rsidRPr="005D2CF1">
              <w:t>Identifies the Network Slice of the Application.</w:t>
            </w:r>
          </w:p>
        </w:tc>
      </w:tr>
      <w:tr w:rsidR="00D61DD8" w:rsidRPr="005D2CF1" w14:paraId="215B519E" w14:textId="77777777" w:rsidTr="008E3645">
        <w:tc>
          <w:tcPr>
            <w:tcW w:w="2492" w:type="dxa"/>
            <w:shd w:val="clear" w:color="auto" w:fill="auto"/>
            <w:vAlign w:val="center"/>
          </w:tcPr>
          <w:p w14:paraId="7C97E5DC" w14:textId="77777777" w:rsidR="00D61DD8" w:rsidRPr="005D2CF1" w:rsidRDefault="00D61DD8" w:rsidP="008E3645">
            <w:pPr>
              <w:pStyle w:val="TAL"/>
            </w:pPr>
            <w:r w:rsidRPr="005D2CF1">
              <w:t>&gt; Application ID</w:t>
            </w:r>
          </w:p>
        </w:tc>
        <w:tc>
          <w:tcPr>
            <w:tcW w:w="7139" w:type="dxa"/>
            <w:shd w:val="clear" w:color="auto" w:fill="auto"/>
            <w:vAlign w:val="center"/>
          </w:tcPr>
          <w:p w14:paraId="6A5A32CA" w14:textId="77777777" w:rsidR="00D61DD8" w:rsidRPr="005D2CF1" w:rsidRDefault="00D61DD8" w:rsidP="008E3645">
            <w:pPr>
              <w:pStyle w:val="TAL"/>
            </w:pPr>
            <w:r w:rsidRPr="005D2CF1">
              <w:t>Identification of the Application.</w:t>
            </w:r>
          </w:p>
        </w:tc>
      </w:tr>
      <w:tr w:rsidR="00D61DD8" w:rsidRPr="005D2CF1" w14:paraId="4588486C" w14:textId="77777777" w:rsidTr="008E3645">
        <w:tc>
          <w:tcPr>
            <w:tcW w:w="2492" w:type="dxa"/>
            <w:shd w:val="clear" w:color="auto" w:fill="auto"/>
            <w:vAlign w:val="center"/>
          </w:tcPr>
          <w:p w14:paraId="4756D2E5" w14:textId="77777777" w:rsidR="00D61DD8" w:rsidRPr="005D2CF1" w:rsidRDefault="00D61DD8" w:rsidP="008E3645">
            <w:pPr>
              <w:pStyle w:val="TAL"/>
            </w:pPr>
            <w:r w:rsidRPr="008D40B1">
              <w:t>&gt; Service Experience Type</w:t>
            </w:r>
          </w:p>
        </w:tc>
        <w:tc>
          <w:tcPr>
            <w:tcW w:w="7139" w:type="dxa"/>
            <w:shd w:val="clear" w:color="auto" w:fill="auto"/>
            <w:vAlign w:val="center"/>
          </w:tcPr>
          <w:p w14:paraId="68E57361" w14:textId="77777777" w:rsidR="00D61DD8" w:rsidRPr="005D2CF1" w:rsidRDefault="00D61DD8" w:rsidP="008E3645">
            <w:pPr>
              <w:pStyle w:val="TAL"/>
            </w:pPr>
            <w:r w:rsidRPr="008D40B1">
              <w:t>Type of Service Experience analytics, e.g. on voice, video, other.</w:t>
            </w:r>
          </w:p>
        </w:tc>
      </w:tr>
      <w:tr w:rsidR="00D61DD8" w:rsidRPr="005D2CF1" w14:paraId="68EC901C" w14:textId="77777777" w:rsidTr="008E3645">
        <w:tc>
          <w:tcPr>
            <w:tcW w:w="2492" w:type="dxa"/>
            <w:shd w:val="clear" w:color="auto" w:fill="auto"/>
            <w:vAlign w:val="center"/>
          </w:tcPr>
          <w:p w14:paraId="184F3E90" w14:textId="77777777" w:rsidR="00D61DD8" w:rsidRPr="005D2CF1" w:rsidRDefault="00D61DD8" w:rsidP="008E3645">
            <w:pPr>
              <w:pStyle w:val="TAL"/>
            </w:pPr>
            <w:r>
              <w:rPr>
                <w:lang w:eastAsia="zh-CN"/>
              </w:rPr>
              <w:t>&gt;</w:t>
            </w:r>
            <w:r w:rsidRPr="00E9603C">
              <w:rPr>
                <w:lang w:eastAsia="zh-CN"/>
              </w:rPr>
              <w:t xml:space="preserve">UE location </w:t>
            </w:r>
          </w:p>
        </w:tc>
        <w:tc>
          <w:tcPr>
            <w:tcW w:w="7139" w:type="dxa"/>
            <w:shd w:val="clear" w:color="auto" w:fill="auto"/>
            <w:vAlign w:val="center"/>
          </w:tcPr>
          <w:p w14:paraId="331FE04C" w14:textId="7C7814B8" w:rsidR="00D61DD8" w:rsidRPr="005D2CF1" w:rsidRDefault="00D61DD8" w:rsidP="008E364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ins w:id="11" w:author="ORANGE Ph.Tamagnan" w:date="2021-03-31T10:48:00Z">
              <w:r w:rsidR="00181BEC">
                <w:t xml:space="preserve"> (see NOTE </w:t>
              </w:r>
            </w:ins>
            <w:ins w:id="12" w:author="Antoine Mouquet (Orange)" w:date="2021-04-06T17:18:00Z">
              <w:r w:rsidR="00181BEC">
                <w:t>X</w:t>
              </w:r>
            </w:ins>
            <w:ins w:id="13" w:author="ORANGE Ph.Tamagnan" w:date="2021-03-31T10:48:00Z">
              <w:r w:rsidR="00181BEC">
                <w:t>)</w:t>
              </w:r>
            </w:ins>
            <w:r w:rsidRPr="00E9603C">
              <w:t>.</w:t>
            </w:r>
          </w:p>
        </w:tc>
      </w:tr>
      <w:tr w:rsidR="00D61DD8" w:rsidRPr="005D2CF1" w14:paraId="1C8762C2" w14:textId="77777777" w:rsidTr="008E3645">
        <w:tc>
          <w:tcPr>
            <w:tcW w:w="2492" w:type="dxa"/>
            <w:shd w:val="clear" w:color="auto" w:fill="auto"/>
            <w:vAlign w:val="center"/>
          </w:tcPr>
          <w:p w14:paraId="56616D78" w14:textId="77777777" w:rsidR="00D61DD8" w:rsidRPr="005D2CF1" w:rsidRDefault="00D61DD8" w:rsidP="008E3645">
            <w:pPr>
              <w:pStyle w:val="TAL"/>
            </w:pPr>
            <w:r>
              <w:rPr>
                <w:lang w:eastAsia="zh-CN"/>
              </w:rPr>
              <w:t>&gt;</w:t>
            </w:r>
            <w:r w:rsidRPr="00E9603C">
              <w:rPr>
                <w:lang w:eastAsia="zh-CN"/>
              </w:rPr>
              <w:t>UPF Info</w:t>
            </w:r>
          </w:p>
        </w:tc>
        <w:tc>
          <w:tcPr>
            <w:tcW w:w="7139" w:type="dxa"/>
            <w:shd w:val="clear" w:color="auto" w:fill="auto"/>
            <w:vAlign w:val="center"/>
          </w:tcPr>
          <w:p w14:paraId="72B172A0" w14:textId="77777777" w:rsidR="00D61DD8" w:rsidRPr="005D2CF1" w:rsidRDefault="00D61DD8" w:rsidP="008E3645">
            <w:pPr>
              <w:pStyle w:val="TAL"/>
            </w:pPr>
            <w:r w:rsidRPr="00E9603C">
              <w:rPr>
                <w:lang w:eastAsia="zh-CN"/>
              </w:rPr>
              <w:t>Indicating UPF serving the UE</w:t>
            </w:r>
            <w:r>
              <w:rPr>
                <w:lang w:eastAsia="zh-CN"/>
              </w:rPr>
              <w:t>.</w:t>
            </w:r>
          </w:p>
        </w:tc>
      </w:tr>
      <w:tr w:rsidR="00D61DD8" w:rsidRPr="005D2CF1" w14:paraId="63BA10C3" w14:textId="77777777" w:rsidTr="008E3645">
        <w:tc>
          <w:tcPr>
            <w:tcW w:w="2492" w:type="dxa"/>
            <w:shd w:val="clear" w:color="auto" w:fill="auto"/>
            <w:vAlign w:val="center"/>
          </w:tcPr>
          <w:p w14:paraId="10E45F0E" w14:textId="77777777" w:rsidR="00D61DD8" w:rsidRPr="005D2CF1" w:rsidRDefault="00D61DD8" w:rsidP="008E3645">
            <w:pPr>
              <w:pStyle w:val="TAL"/>
            </w:pPr>
            <w:r>
              <w:rPr>
                <w:lang w:eastAsia="zh-CN"/>
              </w:rPr>
              <w:t>&gt;</w:t>
            </w:r>
            <w:r w:rsidRPr="00E9603C">
              <w:rPr>
                <w:lang w:eastAsia="zh-CN"/>
              </w:rPr>
              <w:t>DNAI</w:t>
            </w:r>
          </w:p>
        </w:tc>
        <w:tc>
          <w:tcPr>
            <w:tcW w:w="7139" w:type="dxa"/>
            <w:shd w:val="clear" w:color="auto" w:fill="auto"/>
          </w:tcPr>
          <w:p w14:paraId="241F66DE" w14:textId="77777777" w:rsidR="00D61DD8" w:rsidRPr="005D2CF1" w:rsidRDefault="00D61DD8" w:rsidP="008E3645">
            <w:pPr>
              <w:pStyle w:val="TAL"/>
            </w:pPr>
            <w:r w:rsidRPr="00E9603C">
              <w:rPr>
                <w:lang w:eastAsia="zh-CN"/>
              </w:rPr>
              <w:t>Indicating which DNAI the UE service uses/camps on</w:t>
            </w:r>
            <w:r>
              <w:rPr>
                <w:lang w:eastAsia="zh-CN"/>
              </w:rPr>
              <w:t>.</w:t>
            </w:r>
          </w:p>
        </w:tc>
      </w:tr>
      <w:tr w:rsidR="00D61DD8" w:rsidRPr="005D2CF1" w14:paraId="7E4CD717" w14:textId="77777777" w:rsidTr="008E3645">
        <w:tc>
          <w:tcPr>
            <w:tcW w:w="2492" w:type="dxa"/>
            <w:shd w:val="clear" w:color="auto" w:fill="auto"/>
            <w:vAlign w:val="center"/>
          </w:tcPr>
          <w:p w14:paraId="7421F8EE" w14:textId="77777777" w:rsidR="00D61DD8" w:rsidRPr="005D2CF1" w:rsidRDefault="00D61DD8" w:rsidP="008E3645">
            <w:pPr>
              <w:pStyle w:val="TAL"/>
            </w:pPr>
            <w:r>
              <w:rPr>
                <w:rFonts w:eastAsia="SimSun"/>
                <w:lang w:eastAsia="zh-CN"/>
              </w:rPr>
              <w:t>&gt;</w:t>
            </w:r>
            <w:r w:rsidRPr="00E9603C">
              <w:rPr>
                <w:rFonts w:eastAsia="SimSun"/>
                <w:lang w:eastAsia="zh-CN"/>
              </w:rPr>
              <w:t>DNN</w:t>
            </w:r>
          </w:p>
        </w:tc>
        <w:tc>
          <w:tcPr>
            <w:tcW w:w="7139" w:type="dxa"/>
            <w:shd w:val="clear" w:color="auto" w:fill="auto"/>
          </w:tcPr>
          <w:p w14:paraId="5657B879" w14:textId="77777777" w:rsidR="00D61DD8" w:rsidRPr="005D2CF1" w:rsidRDefault="00D61DD8" w:rsidP="008E3645">
            <w:pPr>
              <w:pStyle w:val="TAL"/>
            </w:pPr>
            <w:r w:rsidRPr="00E9603C">
              <w:t>DNN for the PDU Session which contains the QoS flow</w:t>
            </w:r>
            <w:r>
              <w:t>.</w:t>
            </w:r>
          </w:p>
        </w:tc>
      </w:tr>
      <w:tr w:rsidR="00D61DD8" w:rsidRPr="005D2CF1" w14:paraId="056C4740" w14:textId="77777777" w:rsidTr="008E3645">
        <w:tc>
          <w:tcPr>
            <w:tcW w:w="2492" w:type="dxa"/>
            <w:shd w:val="clear" w:color="auto" w:fill="auto"/>
            <w:vAlign w:val="center"/>
          </w:tcPr>
          <w:p w14:paraId="64E48517" w14:textId="77777777" w:rsidR="00D61DD8" w:rsidRPr="005D2CF1" w:rsidRDefault="00D61DD8" w:rsidP="008E3645">
            <w:pPr>
              <w:pStyle w:val="TAL"/>
            </w:pPr>
            <w:r>
              <w:t>&gt;</w:t>
            </w:r>
            <w:r w:rsidRPr="00E9603C">
              <w:t>Application Server Instance Address</w:t>
            </w:r>
          </w:p>
        </w:tc>
        <w:tc>
          <w:tcPr>
            <w:tcW w:w="7139" w:type="dxa"/>
            <w:shd w:val="clear" w:color="auto" w:fill="auto"/>
            <w:vAlign w:val="center"/>
          </w:tcPr>
          <w:p w14:paraId="2DD2A763" w14:textId="77777777" w:rsidR="00D61DD8" w:rsidRPr="005D2CF1" w:rsidRDefault="00D61DD8" w:rsidP="008E3645">
            <w:pPr>
              <w:pStyle w:val="TAL"/>
            </w:pPr>
            <w:r w:rsidRPr="00E9603C">
              <w:t>Identifies the Application Server Instance (IP address of the Application Server) or FQDN of Application Server</w:t>
            </w:r>
            <w:r>
              <w:t>.</w:t>
            </w:r>
          </w:p>
        </w:tc>
      </w:tr>
      <w:tr w:rsidR="00D61DD8" w:rsidRPr="005D2CF1" w14:paraId="3B382CB4" w14:textId="77777777" w:rsidTr="008E3645">
        <w:tc>
          <w:tcPr>
            <w:tcW w:w="2492" w:type="dxa"/>
            <w:shd w:val="clear" w:color="auto" w:fill="auto"/>
            <w:vAlign w:val="center"/>
          </w:tcPr>
          <w:p w14:paraId="25F62444" w14:textId="77777777" w:rsidR="00D61DD8" w:rsidRPr="005D2CF1" w:rsidRDefault="00D61DD8" w:rsidP="008E3645">
            <w:pPr>
              <w:pStyle w:val="TAL"/>
            </w:pPr>
            <w:r w:rsidRPr="005D2CF1">
              <w:t>&gt; Service Experience</w:t>
            </w:r>
          </w:p>
        </w:tc>
        <w:tc>
          <w:tcPr>
            <w:tcW w:w="7139" w:type="dxa"/>
            <w:shd w:val="clear" w:color="auto" w:fill="auto"/>
            <w:vAlign w:val="center"/>
          </w:tcPr>
          <w:p w14:paraId="6ED9F927" w14:textId="77777777" w:rsidR="00D61DD8" w:rsidRPr="005D2CF1" w:rsidRDefault="00D61DD8" w:rsidP="008E3645">
            <w:pPr>
              <w:pStyle w:val="TAL"/>
            </w:pPr>
            <w:r w:rsidRPr="005D2CF1">
              <w:t>Service Experience over the Analytics target period (average, variance).</w:t>
            </w:r>
          </w:p>
        </w:tc>
      </w:tr>
      <w:tr w:rsidR="00D61DD8" w:rsidRPr="005D2CF1" w14:paraId="0453C818" w14:textId="77777777" w:rsidTr="008E3645">
        <w:tc>
          <w:tcPr>
            <w:tcW w:w="2492" w:type="dxa"/>
            <w:shd w:val="clear" w:color="auto" w:fill="auto"/>
            <w:vAlign w:val="center"/>
          </w:tcPr>
          <w:p w14:paraId="7517BFA4" w14:textId="77777777" w:rsidR="00D61DD8" w:rsidRPr="005D2CF1" w:rsidRDefault="00D61DD8" w:rsidP="008E3645">
            <w:pPr>
              <w:pStyle w:val="TAL"/>
            </w:pPr>
            <w:r w:rsidRPr="005D2CF1">
              <w:t>&gt; SUPI list (0..SUPImax)</w:t>
            </w:r>
          </w:p>
        </w:tc>
        <w:tc>
          <w:tcPr>
            <w:tcW w:w="7139" w:type="dxa"/>
            <w:shd w:val="clear" w:color="auto" w:fill="auto"/>
            <w:vAlign w:val="center"/>
          </w:tcPr>
          <w:p w14:paraId="2B1FF702" w14:textId="77777777" w:rsidR="00D61DD8" w:rsidRPr="005D2CF1" w:rsidRDefault="00D61DD8" w:rsidP="008E3645">
            <w:pPr>
              <w:pStyle w:val="TAL"/>
            </w:pPr>
            <w:r w:rsidRPr="005D2CF1">
              <w:t>List of SUPI(s) for each application service experience.</w:t>
            </w:r>
          </w:p>
        </w:tc>
      </w:tr>
      <w:tr w:rsidR="00D61DD8" w:rsidRPr="005D2CF1" w14:paraId="4932667E" w14:textId="77777777" w:rsidTr="008E3645">
        <w:tc>
          <w:tcPr>
            <w:tcW w:w="2492" w:type="dxa"/>
            <w:shd w:val="clear" w:color="auto" w:fill="auto"/>
            <w:vAlign w:val="center"/>
          </w:tcPr>
          <w:p w14:paraId="1D2FF552" w14:textId="77777777" w:rsidR="00D61DD8" w:rsidRPr="005D2CF1" w:rsidRDefault="00D61DD8" w:rsidP="008E3645">
            <w:pPr>
              <w:pStyle w:val="TAL"/>
            </w:pPr>
            <w:r w:rsidRPr="005D2CF1">
              <w:t>&gt; Ratio</w:t>
            </w:r>
          </w:p>
        </w:tc>
        <w:tc>
          <w:tcPr>
            <w:tcW w:w="7139" w:type="dxa"/>
            <w:shd w:val="clear" w:color="auto" w:fill="auto"/>
            <w:vAlign w:val="center"/>
          </w:tcPr>
          <w:p w14:paraId="53E311E5"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040FAAE5" w14:textId="77777777" w:rsidTr="008E3645">
        <w:tc>
          <w:tcPr>
            <w:tcW w:w="2492" w:type="dxa"/>
            <w:shd w:val="clear" w:color="auto" w:fill="auto"/>
            <w:vAlign w:val="center"/>
          </w:tcPr>
          <w:p w14:paraId="2D92C39F" w14:textId="77777777" w:rsidR="00D61DD8" w:rsidRPr="005D2CF1" w:rsidRDefault="00D61DD8" w:rsidP="008E3645">
            <w:pPr>
              <w:pStyle w:val="TAL"/>
            </w:pPr>
            <w:r w:rsidRPr="005D2CF1">
              <w:t>&gt; Spatial validity</w:t>
            </w:r>
          </w:p>
        </w:tc>
        <w:tc>
          <w:tcPr>
            <w:tcW w:w="7139" w:type="dxa"/>
            <w:shd w:val="clear" w:color="auto" w:fill="auto"/>
            <w:vAlign w:val="center"/>
          </w:tcPr>
          <w:p w14:paraId="7267680D" w14:textId="77777777" w:rsidR="00D61DD8" w:rsidRPr="005D2CF1" w:rsidRDefault="00D61DD8" w:rsidP="008E3645">
            <w:pPr>
              <w:pStyle w:val="TAL"/>
            </w:pPr>
            <w:r w:rsidRPr="005D2CF1">
              <w:t>Area where the Application service experience analytics applies.</w:t>
            </w:r>
          </w:p>
        </w:tc>
      </w:tr>
      <w:tr w:rsidR="00D61DD8" w:rsidRPr="005D2CF1" w14:paraId="0E5768BB" w14:textId="77777777" w:rsidTr="008E3645">
        <w:tc>
          <w:tcPr>
            <w:tcW w:w="2492" w:type="dxa"/>
            <w:shd w:val="clear" w:color="auto" w:fill="auto"/>
            <w:vAlign w:val="center"/>
          </w:tcPr>
          <w:p w14:paraId="681BC385" w14:textId="77777777" w:rsidR="00D61DD8" w:rsidRPr="005D2CF1" w:rsidRDefault="00D61DD8" w:rsidP="008E3645">
            <w:pPr>
              <w:pStyle w:val="TAL"/>
            </w:pPr>
            <w:r w:rsidRPr="005D2CF1">
              <w:t>&gt; Validity period</w:t>
            </w:r>
          </w:p>
        </w:tc>
        <w:tc>
          <w:tcPr>
            <w:tcW w:w="7139" w:type="dxa"/>
            <w:shd w:val="clear" w:color="auto" w:fill="auto"/>
            <w:vAlign w:val="center"/>
          </w:tcPr>
          <w:p w14:paraId="0C28A53A" w14:textId="77777777" w:rsidR="00D61DD8" w:rsidRPr="005D2CF1" w:rsidRDefault="00D61DD8" w:rsidP="008E3645">
            <w:pPr>
              <w:pStyle w:val="TAL"/>
            </w:pPr>
            <w:r w:rsidRPr="005D2CF1">
              <w:t>Validity period for the Application service experience analytics as defined in clause 6.1.3.</w:t>
            </w:r>
          </w:p>
        </w:tc>
      </w:tr>
    </w:tbl>
    <w:p w14:paraId="4A598C6C" w14:textId="77777777" w:rsidR="00D61DD8" w:rsidRPr="005D2CF1" w:rsidRDefault="00D61DD8" w:rsidP="00D61DD8">
      <w:pPr>
        <w:rPr>
          <w:lang w:eastAsia="zh-CN"/>
        </w:rPr>
      </w:pPr>
    </w:p>
    <w:p w14:paraId="686CF7CE" w14:textId="77777777" w:rsidR="00D61DD8" w:rsidRPr="005D2CF1" w:rsidRDefault="00D61DD8" w:rsidP="00D61DD8">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DD8" w:rsidRPr="005D2CF1" w14:paraId="5E73DFA9" w14:textId="77777777" w:rsidTr="008E3645">
        <w:tc>
          <w:tcPr>
            <w:tcW w:w="2492" w:type="dxa"/>
            <w:shd w:val="clear" w:color="auto" w:fill="auto"/>
          </w:tcPr>
          <w:p w14:paraId="376B7B3E" w14:textId="77777777" w:rsidR="00D61DD8" w:rsidRPr="005D2CF1" w:rsidRDefault="00D61DD8" w:rsidP="008E3645">
            <w:pPr>
              <w:pStyle w:val="TAH"/>
              <w:rPr>
                <w:lang w:eastAsia="zh-CN"/>
              </w:rPr>
            </w:pPr>
            <w:r w:rsidRPr="005D2CF1">
              <w:rPr>
                <w:lang w:eastAsia="zh-CN"/>
              </w:rPr>
              <w:t>Information</w:t>
            </w:r>
          </w:p>
        </w:tc>
        <w:tc>
          <w:tcPr>
            <w:tcW w:w="7139" w:type="dxa"/>
            <w:shd w:val="clear" w:color="auto" w:fill="auto"/>
          </w:tcPr>
          <w:p w14:paraId="3163D875" w14:textId="77777777" w:rsidR="00D61DD8" w:rsidRPr="005D2CF1" w:rsidRDefault="00D61DD8" w:rsidP="008E3645">
            <w:pPr>
              <w:pStyle w:val="TAH"/>
              <w:rPr>
                <w:lang w:eastAsia="zh-CN"/>
              </w:rPr>
            </w:pPr>
            <w:r w:rsidRPr="005D2CF1">
              <w:rPr>
                <w:lang w:eastAsia="zh-CN"/>
              </w:rPr>
              <w:t>Description</w:t>
            </w:r>
          </w:p>
        </w:tc>
      </w:tr>
      <w:tr w:rsidR="00D61DD8" w:rsidRPr="005D2CF1" w14:paraId="31B77DB7" w14:textId="77777777" w:rsidTr="008E3645">
        <w:tc>
          <w:tcPr>
            <w:tcW w:w="2492" w:type="dxa"/>
            <w:shd w:val="clear" w:color="auto" w:fill="auto"/>
            <w:vAlign w:val="center"/>
          </w:tcPr>
          <w:p w14:paraId="1E584A76" w14:textId="77777777" w:rsidR="00D61DD8" w:rsidRPr="005D2CF1" w:rsidRDefault="00D61DD8" w:rsidP="008E3645">
            <w:pPr>
              <w:pStyle w:val="TAL"/>
            </w:pPr>
            <w:r w:rsidRPr="005D2CF1">
              <w:t>S-NSSAI</w:t>
            </w:r>
          </w:p>
        </w:tc>
        <w:tc>
          <w:tcPr>
            <w:tcW w:w="7139" w:type="dxa"/>
            <w:shd w:val="clear" w:color="auto" w:fill="auto"/>
            <w:vAlign w:val="center"/>
          </w:tcPr>
          <w:p w14:paraId="3C2D5235" w14:textId="77777777" w:rsidR="00D61DD8" w:rsidRPr="005D2CF1" w:rsidRDefault="00D61DD8" w:rsidP="008E3645">
            <w:pPr>
              <w:pStyle w:val="TAL"/>
            </w:pPr>
            <w:r w:rsidRPr="005D2CF1">
              <w:t>Identifies the Network Slice for which analytics information is provided.</w:t>
            </w:r>
          </w:p>
        </w:tc>
      </w:tr>
      <w:tr w:rsidR="00D61DD8" w:rsidRPr="005D2CF1" w14:paraId="390425CE" w14:textId="77777777" w:rsidTr="008E3645">
        <w:tc>
          <w:tcPr>
            <w:tcW w:w="2492" w:type="dxa"/>
            <w:shd w:val="clear" w:color="auto" w:fill="auto"/>
            <w:vAlign w:val="center"/>
          </w:tcPr>
          <w:p w14:paraId="675EB3BD" w14:textId="77777777" w:rsidR="00D61DD8" w:rsidRPr="005D2CF1" w:rsidRDefault="00D61DD8" w:rsidP="008E3645">
            <w:pPr>
              <w:pStyle w:val="TAL"/>
            </w:pPr>
            <w:r w:rsidRPr="005D2CF1">
              <w:t>Network Slice instance service experiences (0…max)</w:t>
            </w:r>
          </w:p>
        </w:tc>
        <w:tc>
          <w:tcPr>
            <w:tcW w:w="7139" w:type="dxa"/>
            <w:shd w:val="clear" w:color="auto" w:fill="auto"/>
            <w:vAlign w:val="center"/>
          </w:tcPr>
          <w:p w14:paraId="372246D5" w14:textId="77777777" w:rsidR="00D61DD8" w:rsidRPr="005D2CF1" w:rsidRDefault="00D61DD8" w:rsidP="008E3645">
            <w:pPr>
              <w:pStyle w:val="TAL"/>
            </w:pPr>
            <w:r w:rsidRPr="005D2CF1">
              <w:t>List of observed service experience information for each Network Slice instance.</w:t>
            </w:r>
          </w:p>
        </w:tc>
      </w:tr>
      <w:tr w:rsidR="00D61DD8" w:rsidRPr="005D2CF1" w14:paraId="4411E78C" w14:textId="77777777" w:rsidTr="008E3645">
        <w:tc>
          <w:tcPr>
            <w:tcW w:w="2492" w:type="dxa"/>
            <w:shd w:val="clear" w:color="auto" w:fill="auto"/>
            <w:vAlign w:val="center"/>
          </w:tcPr>
          <w:p w14:paraId="6F2B342A" w14:textId="77777777" w:rsidR="00D61DD8" w:rsidRPr="005D2CF1" w:rsidRDefault="00D61DD8" w:rsidP="008E3645">
            <w:pPr>
              <w:pStyle w:val="TAL"/>
            </w:pPr>
            <w:r w:rsidRPr="005D2CF1">
              <w:t>&gt; NSI ID</w:t>
            </w:r>
          </w:p>
        </w:tc>
        <w:tc>
          <w:tcPr>
            <w:tcW w:w="7139" w:type="dxa"/>
            <w:shd w:val="clear" w:color="auto" w:fill="auto"/>
            <w:vAlign w:val="center"/>
          </w:tcPr>
          <w:p w14:paraId="677D1169" w14:textId="77777777" w:rsidR="00D61DD8" w:rsidRPr="005D2CF1" w:rsidRDefault="00D61DD8" w:rsidP="008E3645">
            <w:pPr>
              <w:pStyle w:val="TAL"/>
            </w:pPr>
            <w:r w:rsidRPr="005D2CF1">
              <w:t>Identifies the Network Slice instance within the Network Slice.</w:t>
            </w:r>
          </w:p>
        </w:tc>
      </w:tr>
      <w:tr w:rsidR="00D61DD8" w:rsidRPr="005D2CF1" w14:paraId="5A07CD8C" w14:textId="77777777" w:rsidTr="008E3645">
        <w:tc>
          <w:tcPr>
            <w:tcW w:w="2492" w:type="dxa"/>
            <w:shd w:val="clear" w:color="auto" w:fill="auto"/>
            <w:vAlign w:val="center"/>
          </w:tcPr>
          <w:p w14:paraId="7DECD01B" w14:textId="77777777" w:rsidR="00D61DD8" w:rsidRPr="005D2CF1" w:rsidRDefault="00D61DD8" w:rsidP="008E3645">
            <w:pPr>
              <w:pStyle w:val="TAL"/>
            </w:pPr>
            <w:r w:rsidRPr="005D2CF1">
              <w:t>&gt; Network Slice instance service experience</w:t>
            </w:r>
          </w:p>
        </w:tc>
        <w:tc>
          <w:tcPr>
            <w:tcW w:w="7139" w:type="dxa"/>
            <w:shd w:val="clear" w:color="auto" w:fill="auto"/>
            <w:vAlign w:val="center"/>
          </w:tcPr>
          <w:p w14:paraId="00F88B62" w14:textId="77777777" w:rsidR="00D61DD8" w:rsidRPr="005D2CF1" w:rsidRDefault="00D61DD8" w:rsidP="008E3645">
            <w:pPr>
              <w:pStyle w:val="TAL"/>
            </w:pPr>
            <w:r w:rsidRPr="005D2CF1">
              <w:t>Service experience across Applications on a Network Slice instance over the Analytics target period (average, variance).</w:t>
            </w:r>
          </w:p>
        </w:tc>
      </w:tr>
      <w:tr w:rsidR="00D61DD8" w:rsidRPr="005D2CF1" w14:paraId="017A3AA6" w14:textId="77777777" w:rsidTr="008E3645">
        <w:tc>
          <w:tcPr>
            <w:tcW w:w="2492" w:type="dxa"/>
            <w:shd w:val="clear" w:color="auto" w:fill="auto"/>
            <w:vAlign w:val="center"/>
          </w:tcPr>
          <w:p w14:paraId="78654E5F" w14:textId="77777777" w:rsidR="00D61DD8" w:rsidRPr="005D2CF1" w:rsidRDefault="00D61DD8" w:rsidP="008E3645">
            <w:pPr>
              <w:pStyle w:val="TAL"/>
            </w:pPr>
            <w:r w:rsidRPr="005D2CF1">
              <w:t>&gt; SUPI list (0..SUPImax)</w:t>
            </w:r>
          </w:p>
        </w:tc>
        <w:tc>
          <w:tcPr>
            <w:tcW w:w="7139" w:type="dxa"/>
            <w:shd w:val="clear" w:color="auto" w:fill="auto"/>
            <w:vAlign w:val="center"/>
          </w:tcPr>
          <w:p w14:paraId="617C87FF" w14:textId="77777777" w:rsidR="00D61DD8" w:rsidRPr="005D2CF1" w:rsidRDefault="00D61DD8" w:rsidP="008E3645">
            <w:pPr>
              <w:pStyle w:val="TAL"/>
            </w:pPr>
            <w:r w:rsidRPr="005D2CF1">
              <w:t>List of SUPI(s) for each slice instance service experience.</w:t>
            </w:r>
          </w:p>
        </w:tc>
      </w:tr>
      <w:tr w:rsidR="00D61DD8" w:rsidRPr="005D2CF1" w14:paraId="7C9774CB" w14:textId="77777777" w:rsidTr="008E3645">
        <w:tc>
          <w:tcPr>
            <w:tcW w:w="2492" w:type="dxa"/>
            <w:shd w:val="clear" w:color="auto" w:fill="auto"/>
            <w:vAlign w:val="center"/>
          </w:tcPr>
          <w:p w14:paraId="4928B331" w14:textId="77777777" w:rsidR="00D61DD8" w:rsidRPr="005D2CF1" w:rsidRDefault="00D61DD8" w:rsidP="008E3645">
            <w:pPr>
              <w:pStyle w:val="TAL"/>
            </w:pPr>
            <w:r w:rsidRPr="005D2CF1">
              <w:t>&gt; Ratio</w:t>
            </w:r>
          </w:p>
        </w:tc>
        <w:tc>
          <w:tcPr>
            <w:tcW w:w="7139" w:type="dxa"/>
            <w:shd w:val="clear" w:color="auto" w:fill="auto"/>
            <w:vAlign w:val="center"/>
          </w:tcPr>
          <w:p w14:paraId="396F442E"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7FC9066F" w14:textId="77777777" w:rsidTr="008E3645">
        <w:tc>
          <w:tcPr>
            <w:tcW w:w="2492" w:type="dxa"/>
            <w:shd w:val="clear" w:color="auto" w:fill="auto"/>
            <w:vAlign w:val="center"/>
          </w:tcPr>
          <w:p w14:paraId="59689903" w14:textId="77777777" w:rsidR="00D61DD8" w:rsidRPr="005D2CF1" w:rsidRDefault="00D61DD8" w:rsidP="008E3645">
            <w:pPr>
              <w:pStyle w:val="TAL"/>
            </w:pPr>
            <w:r w:rsidRPr="005D2CF1">
              <w:t>&gt; Spatial validity</w:t>
            </w:r>
          </w:p>
        </w:tc>
        <w:tc>
          <w:tcPr>
            <w:tcW w:w="7139" w:type="dxa"/>
            <w:shd w:val="clear" w:color="auto" w:fill="auto"/>
            <w:vAlign w:val="center"/>
          </w:tcPr>
          <w:p w14:paraId="1CC2FF4E" w14:textId="77777777" w:rsidR="00D61DD8" w:rsidRPr="005D2CF1" w:rsidRDefault="00D61DD8" w:rsidP="008E3645">
            <w:pPr>
              <w:pStyle w:val="TAL"/>
            </w:pPr>
            <w:r w:rsidRPr="005D2CF1">
              <w:t>Area where the Network Slice service experience analytics applies.</w:t>
            </w:r>
          </w:p>
        </w:tc>
      </w:tr>
      <w:tr w:rsidR="00D61DD8" w:rsidRPr="005D2CF1" w14:paraId="2F622C85" w14:textId="77777777" w:rsidTr="008E3645">
        <w:tc>
          <w:tcPr>
            <w:tcW w:w="2492" w:type="dxa"/>
            <w:shd w:val="clear" w:color="auto" w:fill="auto"/>
            <w:vAlign w:val="center"/>
          </w:tcPr>
          <w:p w14:paraId="5E08CBE1" w14:textId="77777777" w:rsidR="00D61DD8" w:rsidRPr="005D2CF1" w:rsidRDefault="00D61DD8" w:rsidP="008E3645">
            <w:pPr>
              <w:pStyle w:val="TAL"/>
            </w:pPr>
            <w:r w:rsidRPr="005D2CF1">
              <w:t>&gt; Validity period</w:t>
            </w:r>
          </w:p>
        </w:tc>
        <w:tc>
          <w:tcPr>
            <w:tcW w:w="7139" w:type="dxa"/>
            <w:shd w:val="clear" w:color="auto" w:fill="auto"/>
            <w:vAlign w:val="center"/>
          </w:tcPr>
          <w:p w14:paraId="128264D0" w14:textId="77777777" w:rsidR="00D61DD8" w:rsidRPr="005D2CF1" w:rsidRDefault="00D61DD8" w:rsidP="008E3645">
            <w:pPr>
              <w:pStyle w:val="TAL"/>
            </w:pPr>
            <w:r w:rsidRPr="005D2CF1">
              <w:t>Validity period for the Network Slice service experience analytics as defined in clause 6.1.3.</w:t>
            </w:r>
          </w:p>
        </w:tc>
      </w:tr>
      <w:tr w:rsidR="00D61DD8" w:rsidRPr="005D2CF1" w14:paraId="6546C927" w14:textId="77777777" w:rsidTr="008E3645">
        <w:tc>
          <w:tcPr>
            <w:tcW w:w="2492" w:type="dxa"/>
            <w:shd w:val="clear" w:color="auto" w:fill="auto"/>
            <w:vAlign w:val="center"/>
          </w:tcPr>
          <w:p w14:paraId="6452C38E" w14:textId="77777777" w:rsidR="00D61DD8" w:rsidRPr="005D2CF1" w:rsidRDefault="00D61DD8" w:rsidP="008E3645">
            <w:pPr>
              <w:pStyle w:val="TAL"/>
            </w:pPr>
            <w:r w:rsidRPr="005D2CF1">
              <w:t>&gt; Probability assertion</w:t>
            </w:r>
          </w:p>
        </w:tc>
        <w:tc>
          <w:tcPr>
            <w:tcW w:w="7139" w:type="dxa"/>
            <w:shd w:val="clear" w:color="auto" w:fill="auto"/>
            <w:vAlign w:val="center"/>
          </w:tcPr>
          <w:p w14:paraId="5625053D" w14:textId="77777777" w:rsidR="00D61DD8" w:rsidRPr="005D2CF1" w:rsidRDefault="00D61DD8" w:rsidP="008E3645">
            <w:pPr>
              <w:pStyle w:val="TAL"/>
            </w:pPr>
            <w:r w:rsidRPr="005D2CF1">
              <w:t>Confidence of this prediction.</w:t>
            </w:r>
          </w:p>
        </w:tc>
      </w:tr>
      <w:tr w:rsidR="00D61DD8" w:rsidRPr="005D2CF1" w14:paraId="3E06D6C9" w14:textId="77777777" w:rsidTr="008E3645">
        <w:tc>
          <w:tcPr>
            <w:tcW w:w="2492" w:type="dxa"/>
            <w:shd w:val="clear" w:color="auto" w:fill="auto"/>
            <w:vAlign w:val="center"/>
          </w:tcPr>
          <w:p w14:paraId="679FCEC2" w14:textId="77777777" w:rsidR="00D61DD8" w:rsidRPr="005D2CF1" w:rsidRDefault="00D61DD8" w:rsidP="008E3645">
            <w:pPr>
              <w:pStyle w:val="TAL"/>
            </w:pPr>
            <w:r w:rsidRPr="005D2CF1">
              <w:t>Application service experiences (0..max)</w:t>
            </w:r>
          </w:p>
        </w:tc>
        <w:tc>
          <w:tcPr>
            <w:tcW w:w="7139" w:type="dxa"/>
            <w:shd w:val="clear" w:color="auto" w:fill="auto"/>
            <w:vAlign w:val="center"/>
          </w:tcPr>
          <w:p w14:paraId="78CBD066" w14:textId="77777777" w:rsidR="00D61DD8" w:rsidRPr="005D2CF1" w:rsidRDefault="00D61DD8" w:rsidP="008E3645">
            <w:pPr>
              <w:pStyle w:val="TAL"/>
            </w:pPr>
            <w:r w:rsidRPr="005D2CF1">
              <w:t>List of predicted service experience information for each Application.</w:t>
            </w:r>
          </w:p>
        </w:tc>
      </w:tr>
      <w:tr w:rsidR="00D61DD8" w:rsidRPr="005D2CF1" w14:paraId="7F2786FA" w14:textId="77777777" w:rsidTr="008E3645">
        <w:tc>
          <w:tcPr>
            <w:tcW w:w="2492" w:type="dxa"/>
            <w:shd w:val="clear" w:color="auto" w:fill="auto"/>
            <w:vAlign w:val="center"/>
          </w:tcPr>
          <w:p w14:paraId="276AAF11" w14:textId="77777777" w:rsidR="00D61DD8" w:rsidRPr="005D2CF1" w:rsidRDefault="00D61DD8" w:rsidP="008E3645">
            <w:pPr>
              <w:pStyle w:val="TAL"/>
            </w:pPr>
            <w:r w:rsidRPr="005D2CF1">
              <w:t>&gt; S-NSSAI</w:t>
            </w:r>
          </w:p>
        </w:tc>
        <w:tc>
          <w:tcPr>
            <w:tcW w:w="7139" w:type="dxa"/>
            <w:shd w:val="clear" w:color="auto" w:fill="auto"/>
            <w:vAlign w:val="center"/>
          </w:tcPr>
          <w:p w14:paraId="42CAF50B" w14:textId="77777777" w:rsidR="00D61DD8" w:rsidRPr="005D2CF1" w:rsidRDefault="00D61DD8" w:rsidP="008E3645">
            <w:pPr>
              <w:pStyle w:val="TAL"/>
            </w:pPr>
            <w:r w:rsidRPr="005D2CF1">
              <w:t>Identifies the Network Slice of the Application.</w:t>
            </w:r>
          </w:p>
        </w:tc>
      </w:tr>
      <w:tr w:rsidR="00D61DD8" w:rsidRPr="005D2CF1" w14:paraId="756DA067" w14:textId="77777777" w:rsidTr="008E3645">
        <w:tc>
          <w:tcPr>
            <w:tcW w:w="2492" w:type="dxa"/>
            <w:shd w:val="clear" w:color="auto" w:fill="auto"/>
            <w:vAlign w:val="center"/>
          </w:tcPr>
          <w:p w14:paraId="2A7218D0" w14:textId="77777777" w:rsidR="00D61DD8" w:rsidRPr="005D2CF1" w:rsidRDefault="00D61DD8" w:rsidP="008E3645">
            <w:pPr>
              <w:pStyle w:val="TAL"/>
            </w:pPr>
            <w:r w:rsidRPr="005D2CF1">
              <w:t>&gt; Application ID</w:t>
            </w:r>
          </w:p>
        </w:tc>
        <w:tc>
          <w:tcPr>
            <w:tcW w:w="7139" w:type="dxa"/>
            <w:shd w:val="clear" w:color="auto" w:fill="auto"/>
            <w:vAlign w:val="center"/>
          </w:tcPr>
          <w:p w14:paraId="762E9DEE" w14:textId="77777777" w:rsidR="00D61DD8" w:rsidRPr="005D2CF1" w:rsidRDefault="00D61DD8" w:rsidP="008E3645">
            <w:pPr>
              <w:pStyle w:val="TAL"/>
            </w:pPr>
            <w:r w:rsidRPr="005D2CF1">
              <w:t>Identification of the Application.</w:t>
            </w:r>
          </w:p>
        </w:tc>
      </w:tr>
      <w:tr w:rsidR="00D61DD8" w:rsidRPr="005D2CF1" w14:paraId="6FBFBD75" w14:textId="77777777" w:rsidTr="008E3645">
        <w:tc>
          <w:tcPr>
            <w:tcW w:w="2492" w:type="dxa"/>
            <w:shd w:val="clear" w:color="auto" w:fill="auto"/>
            <w:vAlign w:val="center"/>
          </w:tcPr>
          <w:p w14:paraId="09AF93D2" w14:textId="77777777" w:rsidR="00D61DD8" w:rsidRPr="005D2CF1" w:rsidRDefault="00D61DD8" w:rsidP="008E3645">
            <w:pPr>
              <w:pStyle w:val="TAL"/>
            </w:pPr>
            <w:r w:rsidRPr="008D40B1">
              <w:t>&gt; Service Experience Type</w:t>
            </w:r>
          </w:p>
        </w:tc>
        <w:tc>
          <w:tcPr>
            <w:tcW w:w="7139" w:type="dxa"/>
            <w:shd w:val="clear" w:color="auto" w:fill="auto"/>
            <w:vAlign w:val="center"/>
          </w:tcPr>
          <w:p w14:paraId="2FC69144" w14:textId="77777777" w:rsidR="00D61DD8" w:rsidRPr="005D2CF1" w:rsidRDefault="00D61DD8" w:rsidP="008E3645">
            <w:pPr>
              <w:pStyle w:val="TAL"/>
            </w:pPr>
            <w:r w:rsidRPr="008D40B1">
              <w:t>Type of Service Experience analytics, e.g. on voice, video, other.</w:t>
            </w:r>
          </w:p>
        </w:tc>
      </w:tr>
      <w:tr w:rsidR="00D61DD8" w:rsidRPr="005D2CF1" w14:paraId="1C710935" w14:textId="77777777" w:rsidTr="008E3645">
        <w:tc>
          <w:tcPr>
            <w:tcW w:w="2492" w:type="dxa"/>
            <w:shd w:val="clear" w:color="auto" w:fill="auto"/>
            <w:vAlign w:val="center"/>
          </w:tcPr>
          <w:p w14:paraId="29D436F4" w14:textId="77777777" w:rsidR="00D61DD8" w:rsidRPr="005D2CF1" w:rsidRDefault="00D61DD8" w:rsidP="008E3645">
            <w:pPr>
              <w:pStyle w:val="TAL"/>
            </w:pPr>
            <w:r>
              <w:rPr>
                <w:lang w:eastAsia="zh-CN"/>
              </w:rPr>
              <w:t>&gt;</w:t>
            </w:r>
            <w:r w:rsidRPr="00E9603C">
              <w:rPr>
                <w:lang w:eastAsia="zh-CN"/>
              </w:rPr>
              <w:t xml:space="preserve">UE location </w:t>
            </w:r>
          </w:p>
        </w:tc>
        <w:tc>
          <w:tcPr>
            <w:tcW w:w="7139" w:type="dxa"/>
            <w:shd w:val="clear" w:color="auto" w:fill="auto"/>
            <w:vAlign w:val="center"/>
          </w:tcPr>
          <w:p w14:paraId="4D4CF573" w14:textId="0CDD2D1C" w:rsidR="00D61DD8" w:rsidRPr="005D2CF1" w:rsidRDefault="00D61DD8" w:rsidP="008E364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ins w:id="14" w:author="ORANGE Ph.Tamagnan" w:date="2021-03-31T10:48:00Z">
              <w:r w:rsidR="00B847B1">
                <w:t xml:space="preserve"> (see NOTE </w:t>
              </w:r>
            </w:ins>
            <w:ins w:id="15" w:author="Antoine Mouquet (Orange)" w:date="2021-04-06T17:18:00Z">
              <w:r w:rsidR="00B847B1">
                <w:t>X</w:t>
              </w:r>
            </w:ins>
            <w:ins w:id="16" w:author="ORANGE Ph.Tamagnan" w:date="2021-03-31T10:48:00Z">
              <w:r w:rsidR="00B847B1">
                <w:t>)</w:t>
              </w:r>
            </w:ins>
            <w:r w:rsidRPr="00E9603C">
              <w:t>.</w:t>
            </w:r>
          </w:p>
        </w:tc>
      </w:tr>
      <w:tr w:rsidR="00D61DD8" w:rsidRPr="005D2CF1" w14:paraId="7BEC0863" w14:textId="77777777" w:rsidTr="008E3645">
        <w:tc>
          <w:tcPr>
            <w:tcW w:w="2492" w:type="dxa"/>
            <w:shd w:val="clear" w:color="auto" w:fill="auto"/>
            <w:vAlign w:val="center"/>
          </w:tcPr>
          <w:p w14:paraId="377AF438" w14:textId="77777777" w:rsidR="00D61DD8" w:rsidRPr="005D2CF1" w:rsidRDefault="00D61DD8" w:rsidP="008E3645">
            <w:pPr>
              <w:pStyle w:val="TAL"/>
            </w:pPr>
            <w:r>
              <w:rPr>
                <w:lang w:eastAsia="zh-CN"/>
              </w:rPr>
              <w:t>&gt;</w:t>
            </w:r>
            <w:r w:rsidRPr="00E9603C">
              <w:rPr>
                <w:lang w:eastAsia="zh-CN"/>
              </w:rPr>
              <w:t>UPF Info</w:t>
            </w:r>
          </w:p>
        </w:tc>
        <w:tc>
          <w:tcPr>
            <w:tcW w:w="7139" w:type="dxa"/>
            <w:shd w:val="clear" w:color="auto" w:fill="auto"/>
            <w:vAlign w:val="center"/>
          </w:tcPr>
          <w:p w14:paraId="02F7EA81" w14:textId="77777777" w:rsidR="00D61DD8" w:rsidRPr="005D2CF1" w:rsidRDefault="00D61DD8" w:rsidP="008E3645">
            <w:pPr>
              <w:pStyle w:val="TAL"/>
            </w:pPr>
            <w:r w:rsidRPr="00E9603C">
              <w:rPr>
                <w:lang w:eastAsia="zh-CN"/>
              </w:rPr>
              <w:t>Indicating UPF serving the UE</w:t>
            </w:r>
            <w:r>
              <w:rPr>
                <w:lang w:eastAsia="zh-CN"/>
              </w:rPr>
              <w:t>.</w:t>
            </w:r>
          </w:p>
        </w:tc>
      </w:tr>
      <w:tr w:rsidR="00D61DD8" w:rsidRPr="005D2CF1" w14:paraId="71479A31" w14:textId="77777777" w:rsidTr="008E3645">
        <w:tc>
          <w:tcPr>
            <w:tcW w:w="2492" w:type="dxa"/>
            <w:shd w:val="clear" w:color="auto" w:fill="auto"/>
            <w:vAlign w:val="center"/>
          </w:tcPr>
          <w:p w14:paraId="290AC0A5" w14:textId="77777777" w:rsidR="00D61DD8" w:rsidRPr="005D2CF1" w:rsidRDefault="00D61DD8" w:rsidP="008E3645">
            <w:pPr>
              <w:pStyle w:val="TAL"/>
            </w:pPr>
            <w:r>
              <w:rPr>
                <w:lang w:eastAsia="zh-CN"/>
              </w:rPr>
              <w:t>&gt;</w:t>
            </w:r>
            <w:r w:rsidRPr="00E9603C">
              <w:rPr>
                <w:lang w:eastAsia="zh-CN"/>
              </w:rPr>
              <w:t>DNAI</w:t>
            </w:r>
          </w:p>
        </w:tc>
        <w:tc>
          <w:tcPr>
            <w:tcW w:w="7139" w:type="dxa"/>
            <w:shd w:val="clear" w:color="auto" w:fill="auto"/>
          </w:tcPr>
          <w:p w14:paraId="1C8D3C1B" w14:textId="77777777" w:rsidR="00D61DD8" w:rsidRPr="005D2CF1" w:rsidRDefault="00D61DD8" w:rsidP="008E3645">
            <w:pPr>
              <w:pStyle w:val="TAL"/>
            </w:pPr>
            <w:r w:rsidRPr="00E9603C">
              <w:rPr>
                <w:lang w:eastAsia="zh-CN"/>
              </w:rPr>
              <w:t>Indicating which DNAI the UE service uses/camps on</w:t>
            </w:r>
            <w:r>
              <w:rPr>
                <w:lang w:eastAsia="zh-CN"/>
              </w:rPr>
              <w:t>.</w:t>
            </w:r>
          </w:p>
        </w:tc>
      </w:tr>
      <w:tr w:rsidR="00D61DD8" w:rsidRPr="005D2CF1" w14:paraId="3AE4343F" w14:textId="77777777" w:rsidTr="008E3645">
        <w:tc>
          <w:tcPr>
            <w:tcW w:w="2492" w:type="dxa"/>
            <w:shd w:val="clear" w:color="auto" w:fill="auto"/>
            <w:vAlign w:val="center"/>
          </w:tcPr>
          <w:p w14:paraId="62F34774" w14:textId="77777777" w:rsidR="00D61DD8" w:rsidRPr="005D2CF1" w:rsidRDefault="00D61DD8" w:rsidP="008E3645">
            <w:pPr>
              <w:pStyle w:val="TAL"/>
            </w:pPr>
            <w:r>
              <w:rPr>
                <w:rFonts w:eastAsia="SimSun"/>
                <w:lang w:eastAsia="zh-CN"/>
              </w:rPr>
              <w:t>&gt;</w:t>
            </w:r>
            <w:r w:rsidRPr="00E9603C">
              <w:rPr>
                <w:rFonts w:eastAsia="SimSun"/>
                <w:lang w:eastAsia="zh-CN"/>
              </w:rPr>
              <w:t>DNN</w:t>
            </w:r>
          </w:p>
        </w:tc>
        <w:tc>
          <w:tcPr>
            <w:tcW w:w="7139" w:type="dxa"/>
            <w:shd w:val="clear" w:color="auto" w:fill="auto"/>
          </w:tcPr>
          <w:p w14:paraId="2A091E82" w14:textId="77777777" w:rsidR="00D61DD8" w:rsidRPr="005D2CF1" w:rsidRDefault="00D61DD8" w:rsidP="008E3645">
            <w:pPr>
              <w:pStyle w:val="TAL"/>
            </w:pPr>
            <w:r w:rsidRPr="00E9603C">
              <w:t>DNN for the PDU Session which contains the QoS flow</w:t>
            </w:r>
            <w:r>
              <w:t>.</w:t>
            </w:r>
          </w:p>
        </w:tc>
      </w:tr>
      <w:tr w:rsidR="00D61DD8" w:rsidRPr="005D2CF1" w14:paraId="19AA287C" w14:textId="77777777" w:rsidTr="008E3645">
        <w:tc>
          <w:tcPr>
            <w:tcW w:w="2492" w:type="dxa"/>
            <w:shd w:val="clear" w:color="auto" w:fill="auto"/>
            <w:vAlign w:val="center"/>
          </w:tcPr>
          <w:p w14:paraId="5FB5389D" w14:textId="77777777" w:rsidR="00D61DD8" w:rsidRPr="005D2CF1" w:rsidRDefault="00D61DD8" w:rsidP="008E3645">
            <w:pPr>
              <w:pStyle w:val="TAL"/>
            </w:pPr>
            <w:r>
              <w:t>&gt;</w:t>
            </w:r>
            <w:r w:rsidRPr="00E9603C">
              <w:t>Application Server Instance Address</w:t>
            </w:r>
          </w:p>
        </w:tc>
        <w:tc>
          <w:tcPr>
            <w:tcW w:w="7139" w:type="dxa"/>
            <w:shd w:val="clear" w:color="auto" w:fill="auto"/>
            <w:vAlign w:val="center"/>
          </w:tcPr>
          <w:p w14:paraId="4649D62C" w14:textId="77777777" w:rsidR="00D61DD8" w:rsidRPr="005D2CF1" w:rsidRDefault="00D61DD8" w:rsidP="008E3645">
            <w:pPr>
              <w:pStyle w:val="TAL"/>
            </w:pPr>
            <w:r w:rsidRPr="00E9603C">
              <w:t>Identifies the Application Server Instance (IP address of the Application Server) or FQDN of Application Server</w:t>
            </w:r>
            <w:r>
              <w:t>.</w:t>
            </w:r>
          </w:p>
        </w:tc>
      </w:tr>
      <w:tr w:rsidR="00D61DD8" w:rsidRPr="005D2CF1" w14:paraId="578F4ED9" w14:textId="77777777" w:rsidTr="008E3645">
        <w:tc>
          <w:tcPr>
            <w:tcW w:w="2492" w:type="dxa"/>
            <w:shd w:val="clear" w:color="auto" w:fill="auto"/>
            <w:vAlign w:val="center"/>
          </w:tcPr>
          <w:p w14:paraId="2FDFD000" w14:textId="77777777" w:rsidR="00D61DD8" w:rsidRPr="005D2CF1" w:rsidRDefault="00D61DD8" w:rsidP="008E3645">
            <w:pPr>
              <w:pStyle w:val="TAL"/>
            </w:pPr>
            <w:r w:rsidRPr="005D2CF1">
              <w:t>&gt; Service Experience</w:t>
            </w:r>
          </w:p>
        </w:tc>
        <w:tc>
          <w:tcPr>
            <w:tcW w:w="7139" w:type="dxa"/>
            <w:shd w:val="clear" w:color="auto" w:fill="auto"/>
            <w:vAlign w:val="center"/>
          </w:tcPr>
          <w:p w14:paraId="383B5742" w14:textId="77777777" w:rsidR="00D61DD8" w:rsidRPr="005D2CF1" w:rsidRDefault="00D61DD8" w:rsidP="008E3645">
            <w:pPr>
              <w:pStyle w:val="TAL"/>
            </w:pPr>
            <w:r w:rsidRPr="005D2CF1">
              <w:t>Service Experience over the Analytics target period (average, variance).</w:t>
            </w:r>
          </w:p>
        </w:tc>
      </w:tr>
      <w:tr w:rsidR="00D61DD8" w:rsidRPr="005D2CF1" w14:paraId="52FA94B7" w14:textId="77777777" w:rsidTr="008E3645">
        <w:tc>
          <w:tcPr>
            <w:tcW w:w="2492" w:type="dxa"/>
            <w:shd w:val="clear" w:color="auto" w:fill="auto"/>
            <w:vAlign w:val="center"/>
          </w:tcPr>
          <w:p w14:paraId="2FD0CCCD" w14:textId="77777777" w:rsidR="00D61DD8" w:rsidRPr="005D2CF1" w:rsidRDefault="00D61DD8" w:rsidP="008E3645">
            <w:pPr>
              <w:pStyle w:val="TAL"/>
            </w:pPr>
            <w:r w:rsidRPr="005D2CF1">
              <w:t>&gt; SUPI list (0..SUPImax)</w:t>
            </w:r>
          </w:p>
        </w:tc>
        <w:tc>
          <w:tcPr>
            <w:tcW w:w="7139" w:type="dxa"/>
            <w:shd w:val="clear" w:color="auto" w:fill="auto"/>
            <w:vAlign w:val="center"/>
          </w:tcPr>
          <w:p w14:paraId="784D9283" w14:textId="77777777" w:rsidR="00D61DD8" w:rsidRPr="005D2CF1" w:rsidRDefault="00D61DD8" w:rsidP="008E3645">
            <w:pPr>
              <w:pStyle w:val="TAL"/>
            </w:pPr>
            <w:r w:rsidRPr="005D2CF1">
              <w:t>List of SUPI(s) for each application service experience.</w:t>
            </w:r>
          </w:p>
        </w:tc>
      </w:tr>
      <w:tr w:rsidR="00D61DD8" w:rsidRPr="005D2CF1" w14:paraId="5E101A27" w14:textId="77777777" w:rsidTr="008E3645">
        <w:tc>
          <w:tcPr>
            <w:tcW w:w="2492" w:type="dxa"/>
            <w:shd w:val="clear" w:color="auto" w:fill="auto"/>
            <w:vAlign w:val="center"/>
          </w:tcPr>
          <w:p w14:paraId="72280453" w14:textId="77777777" w:rsidR="00D61DD8" w:rsidRPr="005D2CF1" w:rsidRDefault="00D61DD8" w:rsidP="008E3645">
            <w:pPr>
              <w:pStyle w:val="TAL"/>
            </w:pPr>
            <w:r w:rsidRPr="005D2CF1">
              <w:t>&gt; Ratio</w:t>
            </w:r>
          </w:p>
        </w:tc>
        <w:tc>
          <w:tcPr>
            <w:tcW w:w="7139" w:type="dxa"/>
            <w:shd w:val="clear" w:color="auto" w:fill="auto"/>
            <w:vAlign w:val="center"/>
          </w:tcPr>
          <w:p w14:paraId="043AC7D0" w14:textId="77777777" w:rsidR="00D61DD8" w:rsidRPr="005D2CF1" w:rsidRDefault="00D61DD8" w:rsidP="008E3645">
            <w:pPr>
              <w:pStyle w:val="TAL"/>
            </w:pPr>
            <w:r w:rsidRPr="005D2CF1">
              <w:t>Estimated percentage of UEs with similar service experience (in the group, or among all UEs).</w:t>
            </w:r>
          </w:p>
        </w:tc>
      </w:tr>
      <w:tr w:rsidR="00D61DD8" w:rsidRPr="005D2CF1" w14:paraId="306172CF" w14:textId="77777777" w:rsidTr="008E3645">
        <w:tc>
          <w:tcPr>
            <w:tcW w:w="2492" w:type="dxa"/>
            <w:shd w:val="clear" w:color="auto" w:fill="auto"/>
            <w:vAlign w:val="center"/>
          </w:tcPr>
          <w:p w14:paraId="2AC82EB9" w14:textId="77777777" w:rsidR="00D61DD8" w:rsidRPr="005D2CF1" w:rsidRDefault="00D61DD8" w:rsidP="008E3645">
            <w:pPr>
              <w:pStyle w:val="TAL"/>
            </w:pPr>
            <w:r w:rsidRPr="005D2CF1">
              <w:t>&gt; Spatial validity</w:t>
            </w:r>
          </w:p>
        </w:tc>
        <w:tc>
          <w:tcPr>
            <w:tcW w:w="7139" w:type="dxa"/>
            <w:shd w:val="clear" w:color="auto" w:fill="auto"/>
            <w:vAlign w:val="center"/>
          </w:tcPr>
          <w:p w14:paraId="5CB53FE7" w14:textId="77777777" w:rsidR="00D61DD8" w:rsidRPr="005D2CF1" w:rsidRDefault="00D61DD8" w:rsidP="008E3645">
            <w:pPr>
              <w:pStyle w:val="TAL"/>
            </w:pPr>
            <w:r w:rsidRPr="005D2CF1">
              <w:t>Area where the Application service experience analytics applies.</w:t>
            </w:r>
          </w:p>
        </w:tc>
      </w:tr>
      <w:tr w:rsidR="00D61DD8" w:rsidRPr="005D2CF1" w14:paraId="5F92227A" w14:textId="77777777" w:rsidTr="008E3645">
        <w:tc>
          <w:tcPr>
            <w:tcW w:w="2492" w:type="dxa"/>
            <w:shd w:val="clear" w:color="auto" w:fill="auto"/>
            <w:vAlign w:val="center"/>
          </w:tcPr>
          <w:p w14:paraId="257E4CA3" w14:textId="77777777" w:rsidR="00D61DD8" w:rsidRPr="005D2CF1" w:rsidRDefault="00D61DD8" w:rsidP="008E3645">
            <w:pPr>
              <w:pStyle w:val="TAL"/>
            </w:pPr>
            <w:r w:rsidRPr="005D2CF1">
              <w:t>&gt; Validity period</w:t>
            </w:r>
          </w:p>
        </w:tc>
        <w:tc>
          <w:tcPr>
            <w:tcW w:w="7139" w:type="dxa"/>
            <w:shd w:val="clear" w:color="auto" w:fill="auto"/>
            <w:vAlign w:val="center"/>
          </w:tcPr>
          <w:p w14:paraId="794ED018" w14:textId="77777777" w:rsidR="00D61DD8" w:rsidRPr="005D2CF1" w:rsidRDefault="00D61DD8" w:rsidP="008E3645">
            <w:pPr>
              <w:pStyle w:val="TAL"/>
            </w:pPr>
            <w:r w:rsidRPr="005D2CF1">
              <w:t>Validity period for the Application service experience analytics as defined in clause 6.1.3.</w:t>
            </w:r>
          </w:p>
        </w:tc>
      </w:tr>
      <w:tr w:rsidR="00D61DD8" w:rsidRPr="005D2CF1" w14:paraId="0127E0AB" w14:textId="77777777" w:rsidTr="008E3645">
        <w:tc>
          <w:tcPr>
            <w:tcW w:w="2492" w:type="dxa"/>
            <w:shd w:val="clear" w:color="auto" w:fill="auto"/>
            <w:vAlign w:val="center"/>
          </w:tcPr>
          <w:p w14:paraId="0441829B" w14:textId="77777777" w:rsidR="00D61DD8" w:rsidRPr="005D2CF1" w:rsidRDefault="00D61DD8" w:rsidP="008E3645">
            <w:pPr>
              <w:pStyle w:val="TAL"/>
            </w:pPr>
            <w:r w:rsidRPr="005D2CF1">
              <w:t>&gt; Probability assertion</w:t>
            </w:r>
          </w:p>
        </w:tc>
        <w:tc>
          <w:tcPr>
            <w:tcW w:w="7139" w:type="dxa"/>
            <w:shd w:val="clear" w:color="auto" w:fill="auto"/>
            <w:vAlign w:val="center"/>
          </w:tcPr>
          <w:p w14:paraId="603C3771" w14:textId="77777777" w:rsidR="00D61DD8" w:rsidRPr="005D2CF1" w:rsidRDefault="00D61DD8" w:rsidP="008E3645">
            <w:pPr>
              <w:pStyle w:val="TAL"/>
            </w:pPr>
            <w:r w:rsidRPr="005D2CF1">
              <w:t>Confidence of this prediction.</w:t>
            </w:r>
          </w:p>
        </w:tc>
      </w:tr>
    </w:tbl>
    <w:p w14:paraId="71E2A1D6" w14:textId="77777777" w:rsidR="00D61DD8" w:rsidRPr="005D2CF1" w:rsidRDefault="00D61DD8" w:rsidP="00D61DD8">
      <w:pPr>
        <w:rPr>
          <w:lang w:eastAsia="zh-CN"/>
        </w:rPr>
      </w:pPr>
    </w:p>
    <w:p w14:paraId="1E6784E8" w14:textId="77777777" w:rsidR="00D61DD8" w:rsidRPr="005D2CF1" w:rsidRDefault="00D61DD8" w:rsidP="00D61DD8">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4628889" w14:textId="77777777" w:rsidR="00D61DD8" w:rsidRPr="005D2CF1" w:rsidRDefault="00D61DD8" w:rsidP="00D61DD8">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531C917D" w14:textId="77777777" w:rsidR="00D61DD8" w:rsidRPr="005D2CF1" w:rsidRDefault="00D61DD8" w:rsidP="00D61DD8">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2C023912" w14:textId="55CE6223" w:rsidR="00921F67" w:rsidRPr="005D2CF1" w:rsidRDefault="00921F67" w:rsidP="00921F67">
      <w:pPr>
        <w:pStyle w:val="NO"/>
        <w:rPr>
          <w:lang w:eastAsia="zh-CN"/>
        </w:rPr>
      </w:pPr>
      <w:ins w:id="17" w:author="ORANGE Ph.Tamagnan" w:date="2021-03-31T10:46:00Z">
        <w:r w:rsidRPr="008526CA">
          <w:rPr>
            <w:lang w:eastAsia="zh-CN"/>
          </w:rPr>
          <w:t xml:space="preserve">NOTE </w:t>
        </w:r>
      </w:ins>
      <w:ins w:id="18" w:author="Antoine Mouquet (Orange)" w:date="2021-04-06T17:33:00Z">
        <w:r w:rsidR="006B2843">
          <w:rPr>
            <w:lang w:eastAsia="zh-CN"/>
          </w:rPr>
          <w:t>X</w:t>
        </w:r>
      </w:ins>
      <w:ins w:id="19" w:author="ORANGE Ph.Tamagnan" w:date="2021-03-31T10:46:00Z">
        <w:r w:rsidRPr="008526CA">
          <w:rPr>
            <w:lang w:eastAsia="zh-CN"/>
          </w:rPr>
          <w:t>:</w:t>
        </w:r>
        <w:r w:rsidRPr="008526CA">
          <w:rPr>
            <w:lang w:eastAsia="zh-CN"/>
          </w:rPr>
          <w:tab/>
        </w:r>
      </w:ins>
      <w:ins w:id="20" w:author="Antoine Mouquet (Orange)" w:date="2021-04-06T17:24:00Z">
        <w:r>
          <w:rPr>
            <w:lang w:eastAsia="zh-CN"/>
          </w:rPr>
          <w:t xml:space="preserve">When </w:t>
        </w:r>
      </w:ins>
      <w:ins w:id="21" w:author="Antoine Mouquet (Orange)" w:date="2021-04-06T17:25:00Z">
        <w:r w:rsidR="004A6112">
          <w:rPr>
            <w:lang w:eastAsia="zh-CN"/>
          </w:rPr>
          <w:t>possible and applicable to the</w:t>
        </w:r>
      </w:ins>
      <w:ins w:id="22" w:author="ORANGE Ph.Tamagnan" w:date="2021-03-31T10:46:00Z">
        <w:r w:rsidRPr="008526CA">
          <w:rPr>
            <w:lang w:eastAsia="zh-CN"/>
          </w:rPr>
          <w:t xml:space="preserve"> access type, UE location </w:t>
        </w:r>
      </w:ins>
      <w:ins w:id="23" w:author="Antoine Mouquet (Orange)" w:date="2021-04-06T17:32:00Z">
        <w:r w:rsidR="006B2843">
          <w:rPr>
            <w:lang w:eastAsia="zh-CN"/>
          </w:rPr>
          <w:t xml:space="preserve">is </w:t>
        </w:r>
      </w:ins>
      <w:ins w:id="24" w:author="ORANGE Ph.Tamagnan" w:date="2021-03-31T10:46:00Z">
        <w:r w:rsidRPr="008526CA">
          <w:rPr>
            <w:lang w:eastAsia="zh-CN"/>
          </w:rPr>
          <w:t xml:space="preserve">provided </w:t>
        </w:r>
      </w:ins>
      <w:ins w:id="25" w:author="Antoine Mouquet (Orange)" w:date="2021-04-06T17:33:00Z">
        <w:r w:rsidR="006B2843">
          <w:rPr>
            <w:lang w:eastAsia="zh-CN"/>
          </w:rPr>
          <w:t xml:space="preserve">according to </w:t>
        </w:r>
      </w:ins>
      <w:ins w:id="26" w:author="ORANGE Ph.Tamagnan" w:date="2021-03-31T10:46:00Z">
        <w:r w:rsidRPr="008526CA">
          <w:rPr>
            <w:lang w:eastAsia="zh-CN"/>
          </w:rPr>
          <w:t>the preferred granularity of location information.</w:t>
        </w:r>
      </w:ins>
    </w:p>
    <w:p w14:paraId="0A063836" w14:textId="77777777" w:rsidR="00D61DD8" w:rsidRDefault="00D61DD8" w:rsidP="00D61DD8">
      <w:pPr>
        <w:pStyle w:val="EditorsNote"/>
        <w:rPr>
          <w:lang w:eastAsia="zh-CN"/>
        </w:rPr>
      </w:pPr>
      <w:r>
        <w:rPr>
          <w:lang w:eastAsia="zh-CN"/>
        </w:rPr>
        <w:t>Editor's note:</w:t>
      </w:r>
      <w:r>
        <w:rPr>
          <w:lang w:eastAsia="zh-CN"/>
        </w:rPr>
        <w:tab/>
        <w:t>How to conclude on extend the output with RAT type and frequency is FFS.</w:t>
      </w:r>
    </w:p>
    <w:p w14:paraId="2BA73441" w14:textId="77777777" w:rsidR="00D61DD8" w:rsidRPr="005D2CF1" w:rsidRDefault="00D61DD8" w:rsidP="00D61DD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43E76981" w14:textId="77777777" w:rsidR="00D61DD8" w:rsidRDefault="00D61DD8" w:rsidP="00D61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7901073" w14:textId="77777777" w:rsidR="0070608E" w:rsidRPr="005D2CF1" w:rsidRDefault="0070608E" w:rsidP="0070608E">
      <w:pPr>
        <w:pStyle w:val="Heading4"/>
        <w:rPr>
          <w:lang w:eastAsia="zh-CN"/>
        </w:rPr>
      </w:pPr>
      <w:bookmarkStart w:id="27" w:name="_Toc68001572"/>
      <w:r w:rsidRPr="005D2CF1">
        <w:rPr>
          <w:lang w:eastAsia="zh-CN"/>
        </w:rPr>
        <w:t>6.7.2.1</w:t>
      </w:r>
      <w:r w:rsidRPr="005D2CF1">
        <w:rPr>
          <w:lang w:eastAsia="zh-CN"/>
        </w:rPr>
        <w:tab/>
        <w:t>General</w:t>
      </w:r>
      <w:bookmarkEnd w:id="27"/>
    </w:p>
    <w:p w14:paraId="1CD405D7" w14:textId="77777777" w:rsidR="0070608E" w:rsidRPr="005D2CF1" w:rsidRDefault="0070608E" w:rsidP="0070608E">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CF0B877" w14:textId="77777777" w:rsidR="0070608E" w:rsidRPr="005D2CF1" w:rsidRDefault="0070608E" w:rsidP="0070608E">
      <w:pPr>
        <w:rPr>
          <w:lang w:eastAsia="ja-JP"/>
        </w:rPr>
      </w:pPr>
      <w:r w:rsidRPr="005D2CF1">
        <w:rPr>
          <w:lang w:eastAsia="ja-JP"/>
        </w:rPr>
        <w:lastRenderedPageBreak/>
        <w:t>The service consumer may be a NF (e.g. AMF</w:t>
      </w:r>
      <w:r>
        <w:rPr>
          <w:lang w:eastAsia="ja-JP"/>
        </w:rPr>
        <w:t>, SMF</w:t>
      </w:r>
      <w:r w:rsidRPr="005D2CF1">
        <w:rPr>
          <w:lang w:eastAsia="ja-JP"/>
        </w:rPr>
        <w:t>).</w:t>
      </w:r>
    </w:p>
    <w:p w14:paraId="09E158EB" w14:textId="77777777" w:rsidR="0070608E" w:rsidRPr="005D2CF1" w:rsidRDefault="0070608E" w:rsidP="0070608E">
      <w:pPr>
        <w:rPr>
          <w:lang w:eastAsia="ja-JP"/>
        </w:rPr>
      </w:pPr>
      <w:r w:rsidRPr="005D2CF1">
        <w:rPr>
          <w:lang w:eastAsia="ja-JP"/>
        </w:rPr>
        <w:t>The consumer of these analytics may indicate in the request:</w:t>
      </w:r>
    </w:p>
    <w:p w14:paraId="251CDEE1" w14:textId="6FA763D9" w:rsidR="0070608E" w:rsidRPr="005D2CF1" w:rsidRDefault="0070608E" w:rsidP="0070608E">
      <w:pPr>
        <w:pStyle w:val="B1"/>
      </w:pPr>
      <w:r w:rsidRPr="005D2CF1">
        <w:t>-</w:t>
      </w:r>
      <w:r w:rsidRPr="005D2CF1">
        <w:tab/>
        <w:t>The Target of Analytics Reporting which is a single UE or a group of UEs</w:t>
      </w:r>
      <w:ins w:id="28" w:author="Antoine Mouquet (Orange)" w:date="2021-04-06T17:37:00Z">
        <w:r w:rsidR="00E33421">
          <w:t>;</w:t>
        </w:r>
      </w:ins>
      <w:del w:id="29" w:author="Antoine Mouquet (Orange)" w:date="2021-04-06T17:37:00Z">
        <w:r w:rsidRPr="005D2CF1" w:rsidDel="00E33421">
          <w:delText>.</w:delText>
        </w:r>
      </w:del>
    </w:p>
    <w:p w14:paraId="5F9F175B" w14:textId="77777777" w:rsidR="0070608E" w:rsidRPr="005D2CF1" w:rsidRDefault="0070608E" w:rsidP="0070608E">
      <w:pPr>
        <w:pStyle w:val="B1"/>
      </w:pPr>
      <w:r w:rsidRPr="005D2CF1">
        <w:t>-</w:t>
      </w:r>
      <w:r w:rsidRPr="005D2CF1">
        <w:tab/>
        <w:t>Analytics Filter Information optionally containing:</w:t>
      </w:r>
    </w:p>
    <w:p w14:paraId="754FF20B" w14:textId="77777777" w:rsidR="0070608E" w:rsidRPr="005D2CF1" w:rsidRDefault="0070608E" w:rsidP="0070608E">
      <w:pPr>
        <w:pStyle w:val="B2"/>
      </w:pPr>
      <w:r w:rsidRPr="005D2CF1">
        <w:t>-</w:t>
      </w:r>
      <w:r w:rsidRPr="005D2CF1">
        <w:tab/>
        <w:t>Area of Interest;</w:t>
      </w:r>
    </w:p>
    <w:p w14:paraId="17059718" w14:textId="77777777" w:rsidR="0070608E" w:rsidRDefault="0070608E" w:rsidP="0070608E">
      <w:pPr>
        <w:pStyle w:val="NO"/>
      </w:pPr>
      <w:r>
        <w:t>NOTE:</w:t>
      </w:r>
      <w:r>
        <w:tab/>
        <w:t>For LADN service, the consumer (</w:t>
      </w:r>
      <w:proofErr w:type="gramStart"/>
      <w:r>
        <w:t>e.g.</w:t>
      </w:r>
      <w:proofErr w:type="gramEnd"/>
      <w:r>
        <w:t xml:space="preserve"> SMF) provides the LADN DNN to refer the LADN service area as the Area Of Interest.</w:t>
      </w:r>
    </w:p>
    <w:p w14:paraId="4C823A60" w14:textId="6A9CFD62" w:rsidR="0070608E" w:rsidRPr="005D2CF1" w:rsidRDefault="0070608E" w:rsidP="0070608E">
      <w:pPr>
        <w:pStyle w:val="B1"/>
      </w:pPr>
      <w:r w:rsidRPr="005D2CF1">
        <w:t>-</w:t>
      </w:r>
      <w:r w:rsidRPr="005D2CF1">
        <w:tab/>
        <w:t>An Analytics target period indicates the time period over which the statistics or predictions are requested</w:t>
      </w:r>
      <w:ins w:id="30" w:author="Antoine Mouquet (Orange)" w:date="2021-04-06T17:37:00Z">
        <w:r w:rsidR="00E33421">
          <w:t>;</w:t>
        </w:r>
      </w:ins>
      <w:del w:id="31" w:author="Antoine Mouquet (Orange)" w:date="2021-04-06T17:37:00Z">
        <w:r w:rsidRPr="005D2CF1" w:rsidDel="00E33421">
          <w:delText>.</w:delText>
        </w:r>
      </w:del>
    </w:p>
    <w:p w14:paraId="3B0659BB" w14:textId="478595DD" w:rsidR="0070608E" w:rsidRPr="005D2CF1" w:rsidRDefault="0070608E" w:rsidP="0070608E">
      <w:pPr>
        <w:pStyle w:val="B1"/>
      </w:pPr>
      <w:r w:rsidRPr="005D2CF1">
        <w:t>-</w:t>
      </w:r>
      <w:r w:rsidRPr="005D2CF1">
        <w:tab/>
        <w:t>Optionally, maximum number of objects</w:t>
      </w:r>
      <w:ins w:id="32" w:author="Antoine Mouquet (Orange)" w:date="2021-04-06T17:37:00Z">
        <w:r w:rsidR="00E33421">
          <w:t>;</w:t>
        </w:r>
      </w:ins>
      <w:del w:id="33" w:author="Antoine Mouquet (Orange)" w:date="2021-04-06T17:37:00Z">
        <w:r w:rsidRPr="005D2CF1" w:rsidDel="00E33421">
          <w:delText>.</w:delText>
        </w:r>
      </w:del>
    </w:p>
    <w:p w14:paraId="7DAD2123" w14:textId="67B68186" w:rsidR="0070608E" w:rsidRPr="005D2CF1" w:rsidRDefault="0070608E" w:rsidP="0070608E">
      <w:pPr>
        <w:pStyle w:val="B1"/>
      </w:pPr>
      <w:r w:rsidRPr="005D2CF1">
        <w:t>-</w:t>
      </w:r>
      <w:r w:rsidRPr="005D2CF1">
        <w:tab/>
        <w:t>Preferred level of accuracy of the analytics</w:t>
      </w:r>
      <w:ins w:id="34" w:author="Antoine Mouquet (Orange)" w:date="2021-04-06T17:37:00Z">
        <w:r w:rsidR="00E33421">
          <w:t>;</w:t>
        </w:r>
      </w:ins>
      <w:del w:id="35" w:author="Antoine Mouquet (Orange)" w:date="2021-04-06T17:37:00Z">
        <w:r w:rsidRPr="005D2CF1" w:rsidDel="00E33421">
          <w:delText>.</w:delText>
        </w:r>
      </w:del>
    </w:p>
    <w:p w14:paraId="75DD437B" w14:textId="77777777" w:rsidR="0070608E" w:rsidRDefault="0070608E" w:rsidP="0070608E">
      <w:pPr>
        <w:pStyle w:val="B1"/>
        <w:rPr>
          <w:ins w:id="36" w:author="Antoine Mouquet (Orange)" w:date="2021-04-06T17:36:00Z"/>
        </w:rPr>
      </w:pPr>
      <w:r>
        <w:t>-</w:t>
      </w:r>
      <w:r>
        <w:tab/>
        <w:t>Preferred order of results for the time slot entries: ascending or descending time slot start;</w:t>
      </w:r>
    </w:p>
    <w:p w14:paraId="7E08B8FF" w14:textId="1A36762D" w:rsidR="0031251D" w:rsidRDefault="0031251D" w:rsidP="0070608E">
      <w:pPr>
        <w:pStyle w:val="B1"/>
      </w:pPr>
      <w:ins w:id="37" w:author="Antoine Mouquet (Orange)" w:date="2021-04-06T17:36:00Z">
        <w:r>
          <w:t>-</w:t>
        </w:r>
        <w:r>
          <w:tab/>
        </w:r>
      </w:ins>
      <w:ins w:id="38" w:author="Feder, Peretz" w:date="2021-04-12T00:20:00Z">
        <w:r w:rsidR="00FD2FBD">
          <w:t>Optionally, p</w:t>
        </w:r>
      </w:ins>
      <w:ins w:id="39" w:author="Antoine Mouquet (Orange)" w:date="2021-04-06T17:36:00Z">
        <w:del w:id="40" w:author="Feder, Peretz" w:date="2021-04-12T00:20:00Z">
          <w:r w:rsidDel="00FD2FBD">
            <w:delText>P</w:delText>
          </w:r>
        </w:del>
        <w:r>
          <w:t>referred granularity of location information: TA level or cell level; and</w:t>
        </w:r>
      </w:ins>
    </w:p>
    <w:p w14:paraId="4472CAFB" w14:textId="77777777" w:rsidR="0070608E" w:rsidRPr="005D2CF1" w:rsidRDefault="0070608E" w:rsidP="0070608E">
      <w:pPr>
        <w:pStyle w:val="B1"/>
      </w:pPr>
      <w:r w:rsidRPr="005D2CF1">
        <w:t>-</w:t>
      </w:r>
      <w:r w:rsidRPr="005D2CF1">
        <w:tab/>
        <w:t>In a subscription, the Notification Correlation Id and the Notification Target Address are included.</w:t>
      </w:r>
    </w:p>
    <w:p w14:paraId="1BEDFDA1" w14:textId="77777777" w:rsidR="0070608E" w:rsidRDefault="0070608E" w:rsidP="007060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1" w:name="_Toc6800157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6823199" w14:textId="77777777" w:rsidR="0070608E" w:rsidRPr="005D2CF1" w:rsidRDefault="0070608E" w:rsidP="0070608E">
      <w:pPr>
        <w:pStyle w:val="Heading4"/>
        <w:rPr>
          <w:lang w:eastAsia="zh-CN"/>
        </w:rPr>
      </w:pPr>
      <w:r w:rsidRPr="005D2CF1">
        <w:rPr>
          <w:lang w:eastAsia="zh-CN"/>
        </w:rPr>
        <w:t>6.7.2.3</w:t>
      </w:r>
      <w:r w:rsidRPr="005D2CF1">
        <w:rPr>
          <w:lang w:eastAsia="zh-CN"/>
        </w:rPr>
        <w:tab/>
        <w:t>Output Analytics</w:t>
      </w:r>
      <w:bookmarkEnd w:id="41"/>
    </w:p>
    <w:p w14:paraId="1BB57867" w14:textId="77777777" w:rsidR="0070608E" w:rsidRPr="005D2CF1" w:rsidRDefault="0070608E" w:rsidP="0070608E">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1BD8B547" w14:textId="77777777" w:rsidR="0070608E" w:rsidRPr="005D2CF1" w:rsidRDefault="0070608E" w:rsidP="0070608E">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70608E" w:rsidRPr="005D2CF1" w14:paraId="02CF4ADF" w14:textId="77777777" w:rsidTr="008E3645">
        <w:trPr>
          <w:jc w:val="center"/>
        </w:trPr>
        <w:tc>
          <w:tcPr>
            <w:tcW w:w="0" w:type="auto"/>
          </w:tcPr>
          <w:p w14:paraId="63AF1E90" w14:textId="77777777" w:rsidR="0070608E" w:rsidRPr="005D2CF1" w:rsidRDefault="0070608E" w:rsidP="008E3645">
            <w:pPr>
              <w:pStyle w:val="TAH"/>
            </w:pPr>
            <w:r w:rsidRPr="005D2CF1">
              <w:t>Information</w:t>
            </w:r>
          </w:p>
        </w:tc>
        <w:tc>
          <w:tcPr>
            <w:tcW w:w="5966" w:type="dxa"/>
          </w:tcPr>
          <w:p w14:paraId="503455E0" w14:textId="77777777" w:rsidR="0070608E" w:rsidRPr="005D2CF1" w:rsidRDefault="0070608E" w:rsidP="008E3645">
            <w:pPr>
              <w:pStyle w:val="TAH"/>
            </w:pPr>
            <w:r w:rsidRPr="005D2CF1">
              <w:t>Description</w:t>
            </w:r>
          </w:p>
        </w:tc>
      </w:tr>
      <w:tr w:rsidR="0070608E" w:rsidRPr="005D2CF1" w14:paraId="01BC2408" w14:textId="77777777" w:rsidTr="008E3645">
        <w:trPr>
          <w:jc w:val="center"/>
        </w:trPr>
        <w:tc>
          <w:tcPr>
            <w:tcW w:w="0" w:type="auto"/>
          </w:tcPr>
          <w:p w14:paraId="6577EDFA" w14:textId="77777777" w:rsidR="0070608E" w:rsidRPr="005D2CF1" w:rsidRDefault="0070608E" w:rsidP="008E3645">
            <w:pPr>
              <w:pStyle w:val="TAL"/>
            </w:pPr>
            <w:r w:rsidRPr="005D2CF1">
              <w:t>UE group ID or UE ID</w:t>
            </w:r>
          </w:p>
        </w:tc>
        <w:tc>
          <w:tcPr>
            <w:tcW w:w="5966" w:type="dxa"/>
          </w:tcPr>
          <w:p w14:paraId="44F18D07" w14:textId="77777777" w:rsidR="0070608E" w:rsidRPr="005D2CF1" w:rsidRDefault="0070608E" w:rsidP="008E3645">
            <w:pPr>
              <w:pStyle w:val="TAL"/>
            </w:pPr>
            <w:r w:rsidRPr="005D2CF1">
              <w:t>Identifies a UE or a group of UEs, e.g. internal group ID defined in TS 23.501 [2] clause 5.9.7, SUPI (see NOTE).</w:t>
            </w:r>
          </w:p>
        </w:tc>
      </w:tr>
      <w:tr w:rsidR="0070608E" w:rsidRPr="005D2CF1" w14:paraId="199FEC17" w14:textId="77777777" w:rsidTr="008E3645">
        <w:trPr>
          <w:jc w:val="center"/>
        </w:trPr>
        <w:tc>
          <w:tcPr>
            <w:tcW w:w="0" w:type="auto"/>
          </w:tcPr>
          <w:p w14:paraId="29BEFC42" w14:textId="77777777" w:rsidR="0070608E" w:rsidRPr="005D2CF1" w:rsidRDefault="0070608E" w:rsidP="008E3645">
            <w:pPr>
              <w:pStyle w:val="TAL"/>
            </w:pPr>
            <w:r w:rsidRPr="005D2CF1">
              <w:t>Time slot entry (1..max)</w:t>
            </w:r>
          </w:p>
        </w:tc>
        <w:tc>
          <w:tcPr>
            <w:tcW w:w="5966" w:type="dxa"/>
          </w:tcPr>
          <w:p w14:paraId="1EE0300C" w14:textId="77777777" w:rsidR="0070608E" w:rsidRPr="005D2CF1" w:rsidRDefault="0070608E" w:rsidP="008E3645">
            <w:pPr>
              <w:pStyle w:val="TAL"/>
            </w:pPr>
            <w:r w:rsidRPr="005D2CF1">
              <w:t>List of time slots during the Analytics target period</w:t>
            </w:r>
          </w:p>
        </w:tc>
      </w:tr>
      <w:tr w:rsidR="0070608E" w:rsidRPr="005D2CF1" w14:paraId="5A2670A4" w14:textId="77777777" w:rsidTr="008E3645">
        <w:trPr>
          <w:jc w:val="center"/>
        </w:trPr>
        <w:tc>
          <w:tcPr>
            <w:tcW w:w="0" w:type="auto"/>
          </w:tcPr>
          <w:p w14:paraId="2730FCE2" w14:textId="77777777" w:rsidR="0070608E" w:rsidRPr="005D2CF1" w:rsidRDefault="0070608E" w:rsidP="008E3645">
            <w:pPr>
              <w:pStyle w:val="TAL"/>
            </w:pPr>
            <w:r w:rsidRPr="005D2CF1">
              <w:t xml:space="preserve">  &gt; Time slot start</w:t>
            </w:r>
          </w:p>
        </w:tc>
        <w:tc>
          <w:tcPr>
            <w:tcW w:w="5966" w:type="dxa"/>
          </w:tcPr>
          <w:p w14:paraId="1D622B5E" w14:textId="77777777" w:rsidR="0070608E" w:rsidRPr="005D2CF1" w:rsidRDefault="0070608E" w:rsidP="008E3645">
            <w:pPr>
              <w:pStyle w:val="TAL"/>
            </w:pPr>
            <w:r w:rsidRPr="005D2CF1">
              <w:t>Time slot start within the Analytics target period</w:t>
            </w:r>
          </w:p>
        </w:tc>
      </w:tr>
      <w:tr w:rsidR="0070608E" w:rsidRPr="005D2CF1" w14:paraId="376FCC6C" w14:textId="77777777" w:rsidTr="008E3645">
        <w:trPr>
          <w:jc w:val="center"/>
        </w:trPr>
        <w:tc>
          <w:tcPr>
            <w:tcW w:w="0" w:type="auto"/>
          </w:tcPr>
          <w:p w14:paraId="0FBC25F6" w14:textId="77777777" w:rsidR="0070608E" w:rsidRPr="005D2CF1" w:rsidRDefault="0070608E" w:rsidP="008E3645">
            <w:pPr>
              <w:pStyle w:val="TAL"/>
            </w:pPr>
            <w:r w:rsidRPr="005D2CF1">
              <w:t xml:space="preserve">  &gt; Duration</w:t>
            </w:r>
          </w:p>
        </w:tc>
        <w:tc>
          <w:tcPr>
            <w:tcW w:w="5966" w:type="dxa"/>
          </w:tcPr>
          <w:p w14:paraId="400914CD" w14:textId="77777777" w:rsidR="0070608E" w:rsidRPr="005D2CF1" w:rsidRDefault="0070608E" w:rsidP="008E3645">
            <w:pPr>
              <w:pStyle w:val="TAL"/>
            </w:pPr>
            <w:r w:rsidRPr="005D2CF1">
              <w:t>Duration of the time slot</w:t>
            </w:r>
          </w:p>
        </w:tc>
      </w:tr>
      <w:tr w:rsidR="0070608E" w:rsidRPr="005D2CF1" w14:paraId="7B619065" w14:textId="77777777" w:rsidTr="008E3645">
        <w:trPr>
          <w:jc w:val="center"/>
        </w:trPr>
        <w:tc>
          <w:tcPr>
            <w:tcW w:w="0" w:type="auto"/>
          </w:tcPr>
          <w:p w14:paraId="57021DCE" w14:textId="77777777" w:rsidR="0070608E" w:rsidRPr="005D2CF1" w:rsidRDefault="0070608E" w:rsidP="008E3645">
            <w:pPr>
              <w:pStyle w:val="TAL"/>
            </w:pPr>
            <w:r w:rsidRPr="005D2CF1">
              <w:t xml:space="preserve">  &gt; UE location (1..max)</w:t>
            </w:r>
          </w:p>
        </w:tc>
        <w:tc>
          <w:tcPr>
            <w:tcW w:w="5966" w:type="dxa"/>
          </w:tcPr>
          <w:p w14:paraId="073E481F" w14:textId="77777777" w:rsidR="0070608E" w:rsidRPr="005D2CF1" w:rsidRDefault="0070608E" w:rsidP="008E3645">
            <w:pPr>
              <w:pStyle w:val="TAL"/>
            </w:pPr>
            <w:r w:rsidRPr="005D2CF1">
              <w:t>Observed location statistics</w:t>
            </w:r>
          </w:p>
        </w:tc>
      </w:tr>
      <w:tr w:rsidR="0070608E" w:rsidRPr="005D2CF1" w14:paraId="14BFC18B" w14:textId="77777777" w:rsidTr="008E3645">
        <w:trPr>
          <w:jc w:val="center"/>
        </w:trPr>
        <w:tc>
          <w:tcPr>
            <w:tcW w:w="0" w:type="auto"/>
          </w:tcPr>
          <w:p w14:paraId="68ED694D" w14:textId="77777777" w:rsidR="0070608E" w:rsidRPr="005D2CF1" w:rsidRDefault="0070608E" w:rsidP="008E3645">
            <w:pPr>
              <w:pStyle w:val="TAL"/>
            </w:pPr>
            <w:r w:rsidRPr="005D2CF1">
              <w:t xml:space="preserve">      &gt;&gt; UE location</w:t>
            </w:r>
          </w:p>
        </w:tc>
        <w:tc>
          <w:tcPr>
            <w:tcW w:w="5966" w:type="dxa"/>
          </w:tcPr>
          <w:p w14:paraId="76ED9D7D" w14:textId="07C3F21C" w:rsidR="0070608E" w:rsidRPr="005D2CF1" w:rsidRDefault="0070608E" w:rsidP="008E3645">
            <w:pPr>
              <w:pStyle w:val="TAL"/>
            </w:pPr>
            <w:r w:rsidRPr="005D2CF1">
              <w:t>TA or cells which the UE stays</w:t>
            </w:r>
            <w:ins w:id="42" w:author="ORANGE Ph.Tamagnan" w:date="2021-03-31T10:40:00Z">
              <w:r w:rsidR="00D40A13">
                <w:t xml:space="preserve"> </w:t>
              </w:r>
              <w:r w:rsidR="00D40A13" w:rsidRPr="005D2CF1">
                <w:t>(see NOTE</w:t>
              </w:r>
              <w:r w:rsidR="00D40A13">
                <w:t xml:space="preserve"> </w:t>
              </w:r>
            </w:ins>
            <w:ins w:id="43" w:author="Antoine Mouquet (Orange)" w:date="2021-04-06T17:38:00Z">
              <w:r w:rsidR="00D40A13">
                <w:t>X</w:t>
              </w:r>
            </w:ins>
            <w:ins w:id="44" w:author="ORANGE Ph.Tamagnan" w:date="2021-03-31T10:40:00Z">
              <w:r w:rsidR="00D40A13" w:rsidRPr="005D2CF1">
                <w:t>).</w:t>
              </w:r>
            </w:ins>
          </w:p>
        </w:tc>
      </w:tr>
      <w:tr w:rsidR="0070608E" w:rsidRPr="005D2CF1" w14:paraId="4E41B622" w14:textId="77777777" w:rsidTr="008E3645">
        <w:trPr>
          <w:jc w:val="center"/>
        </w:trPr>
        <w:tc>
          <w:tcPr>
            <w:tcW w:w="0" w:type="auto"/>
          </w:tcPr>
          <w:p w14:paraId="1B70B229" w14:textId="77777777" w:rsidR="0070608E" w:rsidRPr="005D2CF1" w:rsidRDefault="0070608E" w:rsidP="008E3645">
            <w:pPr>
              <w:pStyle w:val="TAL"/>
            </w:pPr>
            <w:r w:rsidRPr="005D2CF1">
              <w:t xml:space="preserve">      &gt;&gt; Ratio</w:t>
            </w:r>
          </w:p>
        </w:tc>
        <w:tc>
          <w:tcPr>
            <w:tcW w:w="5966" w:type="dxa"/>
          </w:tcPr>
          <w:p w14:paraId="4D6F9F5E" w14:textId="77777777" w:rsidR="0070608E" w:rsidRPr="005D2CF1" w:rsidRDefault="0070608E" w:rsidP="008E3645">
            <w:pPr>
              <w:pStyle w:val="TAL"/>
            </w:pPr>
            <w:r w:rsidRPr="005D2CF1">
              <w:t>Percentage of UEs in the group (in the case of an UE group)</w:t>
            </w:r>
          </w:p>
        </w:tc>
      </w:tr>
    </w:tbl>
    <w:p w14:paraId="49F52026" w14:textId="77777777" w:rsidR="0070608E" w:rsidRPr="005D2CF1" w:rsidRDefault="0070608E" w:rsidP="0070608E">
      <w:pPr>
        <w:pStyle w:val="FP"/>
        <w:rPr>
          <w:lang w:eastAsia="zh-CN"/>
        </w:rPr>
      </w:pPr>
    </w:p>
    <w:p w14:paraId="5BDF3DED" w14:textId="77777777" w:rsidR="0070608E" w:rsidRPr="005D2CF1" w:rsidRDefault="0070608E" w:rsidP="0070608E">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70608E" w:rsidRPr="005D2CF1" w14:paraId="555D6F4C" w14:textId="77777777" w:rsidTr="008E3645">
        <w:trPr>
          <w:jc w:val="center"/>
        </w:trPr>
        <w:tc>
          <w:tcPr>
            <w:tcW w:w="0" w:type="auto"/>
          </w:tcPr>
          <w:p w14:paraId="1E578B0F" w14:textId="77777777" w:rsidR="0070608E" w:rsidRPr="005D2CF1" w:rsidRDefault="0070608E" w:rsidP="008E3645">
            <w:pPr>
              <w:pStyle w:val="TAH"/>
            </w:pPr>
            <w:r w:rsidRPr="005D2CF1">
              <w:t>Information</w:t>
            </w:r>
          </w:p>
        </w:tc>
        <w:tc>
          <w:tcPr>
            <w:tcW w:w="0" w:type="auto"/>
          </w:tcPr>
          <w:p w14:paraId="1F7E8FC0" w14:textId="77777777" w:rsidR="0070608E" w:rsidRPr="005D2CF1" w:rsidRDefault="0070608E" w:rsidP="008E3645">
            <w:pPr>
              <w:pStyle w:val="TAH"/>
            </w:pPr>
            <w:r w:rsidRPr="005D2CF1">
              <w:t>Description</w:t>
            </w:r>
          </w:p>
        </w:tc>
      </w:tr>
      <w:tr w:rsidR="0070608E" w:rsidRPr="005D2CF1" w14:paraId="70948132" w14:textId="77777777" w:rsidTr="008E3645">
        <w:trPr>
          <w:jc w:val="center"/>
        </w:trPr>
        <w:tc>
          <w:tcPr>
            <w:tcW w:w="0" w:type="auto"/>
          </w:tcPr>
          <w:p w14:paraId="7C839970" w14:textId="77777777" w:rsidR="0070608E" w:rsidRPr="005D2CF1" w:rsidRDefault="0070608E" w:rsidP="008E3645">
            <w:pPr>
              <w:pStyle w:val="TAL"/>
            </w:pPr>
            <w:r w:rsidRPr="005D2CF1">
              <w:t>UE group ID or UE ID</w:t>
            </w:r>
          </w:p>
        </w:tc>
        <w:tc>
          <w:tcPr>
            <w:tcW w:w="0" w:type="auto"/>
          </w:tcPr>
          <w:p w14:paraId="5FA24DEE" w14:textId="77777777" w:rsidR="0070608E" w:rsidRPr="005D2CF1" w:rsidRDefault="0070608E" w:rsidP="008E3645">
            <w:pPr>
              <w:pStyle w:val="TAL"/>
            </w:pPr>
            <w:r w:rsidRPr="005D2CF1">
              <w:t>Identifies an UE or a group of UEs, e.g. internal group ID defined in TS 23.501 [2] clause 5.9.7, or SUPI (see NOTE).</w:t>
            </w:r>
          </w:p>
        </w:tc>
      </w:tr>
      <w:tr w:rsidR="0070608E" w:rsidRPr="005D2CF1" w14:paraId="18F4E064" w14:textId="77777777" w:rsidTr="008E3645">
        <w:trPr>
          <w:jc w:val="center"/>
        </w:trPr>
        <w:tc>
          <w:tcPr>
            <w:tcW w:w="0" w:type="auto"/>
          </w:tcPr>
          <w:p w14:paraId="0C2D3DEC" w14:textId="77777777" w:rsidR="0070608E" w:rsidRPr="005D2CF1" w:rsidRDefault="0070608E" w:rsidP="008E3645">
            <w:pPr>
              <w:pStyle w:val="TAL"/>
            </w:pPr>
            <w:r w:rsidRPr="005D2CF1">
              <w:t>Time slot entry (1..max)</w:t>
            </w:r>
          </w:p>
        </w:tc>
        <w:tc>
          <w:tcPr>
            <w:tcW w:w="0" w:type="auto"/>
          </w:tcPr>
          <w:p w14:paraId="3EAD49CC" w14:textId="77777777" w:rsidR="0070608E" w:rsidRPr="005D2CF1" w:rsidRDefault="0070608E" w:rsidP="008E3645">
            <w:pPr>
              <w:pStyle w:val="TAL"/>
            </w:pPr>
            <w:r w:rsidRPr="005D2CF1">
              <w:t>List of predicted time slots</w:t>
            </w:r>
          </w:p>
        </w:tc>
      </w:tr>
      <w:tr w:rsidR="0070608E" w:rsidRPr="005D2CF1" w14:paraId="529B8B89" w14:textId="77777777" w:rsidTr="008E3645">
        <w:trPr>
          <w:jc w:val="center"/>
        </w:trPr>
        <w:tc>
          <w:tcPr>
            <w:tcW w:w="0" w:type="auto"/>
          </w:tcPr>
          <w:p w14:paraId="05512889" w14:textId="77777777" w:rsidR="0070608E" w:rsidRPr="005D2CF1" w:rsidRDefault="0070608E" w:rsidP="008E3645">
            <w:pPr>
              <w:pStyle w:val="TAL"/>
            </w:pPr>
            <w:r w:rsidRPr="005D2CF1">
              <w:t xml:space="preserve">  &gt;Time slot start</w:t>
            </w:r>
          </w:p>
        </w:tc>
        <w:tc>
          <w:tcPr>
            <w:tcW w:w="0" w:type="auto"/>
          </w:tcPr>
          <w:p w14:paraId="158CB8D5" w14:textId="77777777" w:rsidR="0070608E" w:rsidRPr="005D2CF1" w:rsidRDefault="0070608E" w:rsidP="008E3645">
            <w:pPr>
              <w:pStyle w:val="TAL"/>
            </w:pPr>
            <w:r w:rsidRPr="005D2CF1">
              <w:t>Time slot start time within the Analytics target period</w:t>
            </w:r>
          </w:p>
        </w:tc>
      </w:tr>
      <w:tr w:rsidR="0070608E" w:rsidRPr="005D2CF1" w14:paraId="30D91DD8" w14:textId="77777777" w:rsidTr="008E3645">
        <w:trPr>
          <w:jc w:val="center"/>
        </w:trPr>
        <w:tc>
          <w:tcPr>
            <w:tcW w:w="0" w:type="auto"/>
          </w:tcPr>
          <w:p w14:paraId="3444DD8A" w14:textId="77777777" w:rsidR="0070608E" w:rsidRPr="005D2CF1" w:rsidRDefault="0070608E" w:rsidP="008E3645">
            <w:pPr>
              <w:pStyle w:val="TAL"/>
            </w:pPr>
            <w:r w:rsidRPr="005D2CF1">
              <w:t xml:space="preserve">  &gt; Duration</w:t>
            </w:r>
          </w:p>
        </w:tc>
        <w:tc>
          <w:tcPr>
            <w:tcW w:w="0" w:type="auto"/>
          </w:tcPr>
          <w:p w14:paraId="50F3B7A5" w14:textId="77777777" w:rsidR="0070608E" w:rsidRPr="005D2CF1" w:rsidRDefault="0070608E" w:rsidP="008E3645">
            <w:pPr>
              <w:pStyle w:val="TAL"/>
            </w:pPr>
            <w:r w:rsidRPr="005D2CF1">
              <w:t>Duration of the time slot</w:t>
            </w:r>
            <w:r w:rsidRPr="005D2CF1">
              <w:rPr>
                <w:lang w:eastAsia="zh-CN"/>
              </w:rPr>
              <w:t xml:space="preserve"> </w:t>
            </w:r>
          </w:p>
        </w:tc>
      </w:tr>
      <w:tr w:rsidR="0070608E" w:rsidRPr="005D2CF1" w14:paraId="03B9BE44" w14:textId="77777777" w:rsidTr="008E3645">
        <w:trPr>
          <w:jc w:val="center"/>
        </w:trPr>
        <w:tc>
          <w:tcPr>
            <w:tcW w:w="0" w:type="auto"/>
          </w:tcPr>
          <w:p w14:paraId="145AA656" w14:textId="77777777" w:rsidR="0070608E" w:rsidRPr="005D2CF1" w:rsidRDefault="0070608E" w:rsidP="008E3645">
            <w:pPr>
              <w:pStyle w:val="TAL"/>
            </w:pPr>
            <w:r w:rsidRPr="005D2CF1">
              <w:t xml:space="preserve">  &gt; UE location (1..max)</w:t>
            </w:r>
          </w:p>
        </w:tc>
        <w:tc>
          <w:tcPr>
            <w:tcW w:w="0" w:type="auto"/>
          </w:tcPr>
          <w:p w14:paraId="74ABF3ED" w14:textId="77777777" w:rsidR="0070608E" w:rsidRPr="005D2CF1" w:rsidRDefault="0070608E" w:rsidP="008E3645">
            <w:pPr>
              <w:pStyle w:val="TAL"/>
            </w:pPr>
            <w:r w:rsidRPr="005D2CF1">
              <w:t>Predicted location prediction during the Analytics target period</w:t>
            </w:r>
          </w:p>
        </w:tc>
      </w:tr>
      <w:tr w:rsidR="0070608E" w:rsidRPr="005D2CF1" w14:paraId="6C8142B6" w14:textId="77777777" w:rsidTr="008E3645">
        <w:trPr>
          <w:jc w:val="center"/>
        </w:trPr>
        <w:tc>
          <w:tcPr>
            <w:tcW w:w="0" w:type="auto"/>
          </w:tcPr>
          <w:p w14:paraId="07C4F13A" w14:textId="77777777" w:rsidR="0070608E" w:rsidRPr="005D2CF1" w:rsidRDefault="0070608E" w:rsidP="008E3645">
            <w:pPr>
              <w:pStyle w:val="TAL"/>
            </w:pPr>
            <w:r w:rsidRPr="005D2CF1">
              <w:t xml:space="preserve">      &gt;&gt; UE location</w:t>
            </w:r>
          </w:p>
        </w:tc>
        <w:tc>
          <w:tcPr>
            <w:tcW w:w="0" w:type="auto"/>
          </w:tcPr>
          <w:p w14:paraId="2966EC3A" w14:textId="5C8A2295" w:rsidR="0070608E" w:rsidRPr="005D2CF1" w:rsidRDefault="0070608E" w:rsidP="008E3645">
            <w:pPr>
              <w:pStyle w:val="TAL"/>
            </w:pPr>
            <w:r w:rsidRPr="005D2CF1">
              <w:t>TA or cells where the UE or UE group may move into</w:t>
            </w:r>
            <w:ins w:id="45" w:author="ORANGE Ph.Tamagnan" w:date="2021-03-31T10:40:00Z">
              <w:r w:rsidR="000A3F9E">
                <w:t xml:space="preserve"> </w:t>
              </w:r>
              <w:r w:rsidR="000A3F9E" w:rsidRPr="005D2CF1">
                <w:t>(see NOTE</w:t>
              </w:r>
              <w:r w:rsidR="000A3F9E">
                <w:t xml:space="preserve"> </w:t>
              </w:r>
            </w:ins>
            <w:ins w:id="46" w:author="Antoine Mouquet (Orange)" w:date="2021-04-06T17:38:00Z">
              <w:r w:rsidR="000A3F9E">
                <w:t>X</w:t>
              </w:r>
            </w:ins>
            <w:ins w:id="47" w:author="ORANGE Ph.Tamagnan" w:date="2021-03-31T10:40:00Z">
              <w:r w:rsidR="000A3F9E" w:rsidRPr="005D2CF1">
                <w:t>).</w:t>
              </w:r>
            </w:ins>
          </w:p>
        </w:tc>
      </w:tr>
      <w:tr w:rsidR="0070608E" w:rsidRPr="005D2CF1" w14:paraId="1978DA8A" w14:textId="77777777" w:rsidTr="008E3645">
        <w:trPr>
          <w:jc w:val="center"/>
        </w:trPr>
        <w:tc>
          <w:tcPr>
            <w:tcW w:w="0" w:type="auto"/>
          </w:tcPr>
          <w:p w14:paraId="35E9318F" w14:textId="77777777" w:rsidR="0070608E" w:rsidRPr="005D2CF1" w:rsidRDefault="0070608E" w:rsidP="008E3645">
            <w:pPr>
              <w:pStyle w:val="TAL"/>
            </w:pPr>
            <w:r w:rsidRPr="005D2CF1">
              <w:t xml:space="preserve">      &gt;&gt; Confidence</w:t>
            </w:r>
          </w:p>
        </w:tc>
        <w:tc>
          <w:tcPr>
            <w:tcW w:w="0" w:type="auto"/>
          </w:tcPr>
          <w:p w14:paraId="4E1F1516" w14:textId="77777777" w:rsidR="0070608E" w:rsidRPr="005D2CF1" w:rsidRDefault="0070608E" w:rsidP="008E3645">
            <w:pPr>
              <w:pStyle w:val="TAL"/>
            </w:pPr>
            <w:r w:rsidRPr="005D2CF1">
              <w:t>Confidence of this prediction</w:t>
            </w:r>
          </w:p>
        </w:tc>
      </w:tr>
      <w:tr w:rsidR="0070608E" w:rsidRPr="005D2CF1" w14:paraId="71D4EB16" w14:textId="77777777" w:rsidTr="008E3645">
        <w:trPr>
          <w:jc w:val="center"/>
        </w:trPr>
        <w:tc>
          <w:tcPr>
            <w:tcW w:w="0" w:type="auto"/>
          </w:tcPr>
          <w:p w14:paraId="4C64A90A" w14:textId="77777777" w:rsidR="0070608E" w:rsidRPr="005D2CF1" w:rsidRDefault="0070608E" w:rsidP="008E3645">
            <w:pPr>
              <w:pStyle w:val="TAL"/>
            </w:pPr>
            <w:r w:rsidRPr="005D2CF1">
              <w:t xml:space="preserve">      &gt;&gt; Ratio</w:t>
            </w:r>
          </w:p>
        </w:tc>
        <w:tc>
          <w:tcPr>
            <w:tcW w:w="0" w:type="auto"/>
          </w:tcPr>
          <w:p w14:paraId="4CB5B45B" w14:textId="77777777" w:rsidR="0070608E" w:rsidRPr="005D2CF1" w:rsidRDefault="0070608E" w:rsidP="008E3645">
            <w:pPr>
              <w:pStyle w:val="TAL"/>
            </w:pPr>
            <w:r w:rsidRPr="005D2CF1">
              <w:t>Percentage of UEs in the group (in the case of an UE group)</w:t>
            </w:r>
          </w:p>
        </w:tc>
      </w:tr>
    </w:tbl>
    <w:p w14:paraId="104B97A4" w14:textId="77777777" w:rsidR="0070608E" w:rsidRPr="005D2CF1" w:rsidRDefault="0070608E" w:rsidP="0070608E">
      <w:pPr>
        <w:pStyle w:val="FP"/>
        <w:rPr>
          <w:lang w:eastAsia="zh-CN"/>
        </w:rPr>
      </w:pPr>
    </w:p>
    <w:p w14:paraId="3F0530BD" w14:textId="77777777" w:rsidR="0070608E" w:rsidRPr="005D2CF1" w:rsidRDefault="0070608E" w:rsidP="0070608E">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5CF9D575" w14:textId="0CC3FD05" w:rsidR="005A3B39" w:rsidRPr="005D2CF1" w:rsidRDefault="005A3B39" w:rsidP="005A3B39">
      <w:pPr>
        <w:pStyle w:val="NO"/>
        <w:rPr>
          <w:lang w:eastAsia="zh-CN"/>
        </w:rPr>
      </w:pPr>
      <w:ins w:id="48" w:author="ORANGE Ph.Tamagnan" w:date="2021-03-31T10:46:00Z">
        <w:r w:rsidRPr="008526CA">
          <w:rPr>
            <w:lang w:eastAsia="zh-CN"/>
          </w:rPr>
          <w:t xml:space="preserve">NOTE </w:t>
        </w:r>
      </w:ins>
      <w:ins w:id="49" w:author="Antoine Mouquet (Orange)" w:date="2021-04-06T17:33:00Z">
        <w:r>
          <w:rPr>
            <w:lang w:eastAsia="zh-CN"/>
          </w:rPr>
          <w:t>X</w:t>
        </w:r>
      </w:ins>
      <w:ins w:id="50" w:author="ORANGE Ph.Tamagnan" w:date="2021-03-31T10:46:00Z">
        <w:r w:rsidRPr="008526CA">
          <w:rPr>
            <w:lang w:eastAsia="zh-CN"/>
          </w:rPr>
          <w:t>:</w:t>
        </w:r>
        <w:r w:rsidRPr="008526CA">
          <w:rPr>
            <w:lang w:eastAsia="zh-CN"/>
          </w:rPr>
          <w:tab/>
        </w:r>
      </w:ins>
      <w:ins w:id="51" w:author="Antoine Mouquet (Orange)" w:date="2021-04-06T17:24:00Z">
        <w:r>
          <w:rPr>
            <w:lang w:eastAsia="zh-CN"/>
          </w:rPr>
          <w:t xml:space="preserve">When </w:t>
        </w:r>
      </w:ins>
      <w:ins w:id="52" w:author="Antoine Mouquet (Orange)" w:date="2021-04-06T17:25:00Z">
        <w:r>
          <w:rPr>
            <w:lang w:eastAsia="zh-CN"/>
          </w:rPr>
          <w:t>possible and applicable to the</w:t>
        </w:r>
      </w:ins>
      <w:ins w:id="53" w:author="ORANGE Ph.Tamagnan" w:date="2021-03-31T10:46:00Z">
        <w:r w:rsidRPr="008526CA">
          <w:rPr>
            <w:lang w:eastAsia="zh-CN"/>
          </w:rPr>
          <w:t xml:space="preserve"> access type, UE location </w:t>
        </w:r>
      </w:ins>
      <w:ins w:id="54" w:author="Antoine Mouquet (Orange)" w:date="2021-04-06T17:32:00Z">
        <w:r>
          <w:rPr>
            <w:lang w:eastAsia="zh-CN"/>
          </w:rPr>
          <w:t xml:space="preserve">is </w:t>
        </w:r>
      </w:ins>
      <w:ins w:id="55" w:author="ORANGE Ph.Tamagnan" w:date="2021-03-31T10:46:00Z">
        <w:r w:rsidRPr="008526CA">
          <w:rPr>
            <w:lang w:eastAsia="zh-CN"/>
          </w:rPr>
          <w:t xml:space="preserve">provided </w:t>
        </w:r>
      </w:ins>
      <w:ins w:id="56" w:author="Antoine Mouquet (Orange)" w:date="2021-04-06T17:33:00Z">
        <w:r>
          <w:rPr>
            <w:lang w:eastAsia="zh-CN"/>
          </w:rPr>
          <w:t xml:space="preserve">according to </w:t>
        </w:r>
      </w:ins>
      <w:ins w:id="57" w:author="ORANGE Ph.Tamagnan" w:date="2021-03-31T10:46:00Z">
        <w:r w:rsidRPr="008526CA">
          <w:rPr>
            <w:lang w:eastAsia="zh-CN"/>
          </w:rPr>
          <w:t>the preferred granularity of location information.</w:t>
        </w:r>
      </w:ins>
    </w:p>
    <w:p w14:paraId="452BAB69" w14:textId="77777777" w:rsidR="0070608E" w:rsidRPr="005D2CF1" w:rsidRDefault="0070608E" w:rsidP="0070608E">
      <w:pPr>
        <w:rPr>
          <w:lang w:eastAsia="zh-CN"/>
        </w:rPr>
      </w:pPr>
      <w:r w:rsidRPr="005D2CF1">
        <w:rPr>
          <w:lang w:eastAsia="zh-CN"/>
        </w:rPr>
        <w:lastRenderedPageBreak/>
        <w:t>The results for UE groups address the group globally. The ratio is the proportion of UEs in the group at a given location at a given time.</w:t>
      </w:r>
    </w:p>
    <w:p w14:paraId="375BB270" w14:textId="77777777" w:rsidR="0070608E" w:rsidRPr="005D2CF1" w:rsidRDefault="0070608E" w:rsidP="0070608E">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53D93D9D" w14:textId="77777777" w:rsidR="0070608E" w:rsidRPr="005D2CF1" w:rsidRDefault="0070608E" w:rsidP="0070608E">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652B5C43" w14:textId="77777777" w:rsidR="004F65FC" w:rsidRDefault="004F65FC" w:rsidP="004F6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8" w:name="_Toc6800160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E9256A7" w14:textId="77777777" w:rsidR="008E3645" w:rsidRDefault="008E3645" w:rsidP="008E3645">
      <w:pPr>
        <w:pStyle w:val="Heading3"/>
      </w:pPr>
      <w:r>
        <w:t>6.10.1</w:t>
      </w:r>
      <w:r>
        <w:tab/>
        <w:t>General</w:t>
      </w:r>
      <w:bookmarkEnd w:id="58"/>
    </w:p>
    <w:p w14:paraId="0F132721" w14:textId="77777777" w:rsidR="008E3645" w:rsidRDefault="008E3645" w:rsidP="008E3645">
      <w:r>
        <w:t>Dispersion analytics identifies the location (i.e. areas of interest, TAs, cells) or network slice(s) where a UE, or a group of UEs disperse most (if not all) of their data volume and sessions transactions (i.e. MM and SM messages).</w:t>
      </w:r>
    </w:p>
    <w:p w14:paraId="6CD0C406" w14:textId="77777777" w:rsidR="008E3645" w:rsidRDefault="008E3645" w:rsidP="008E3645">
      <w:r>
        <w:t>The NWDAF shall be able to provide dispersion statistics or predictions and shall be able to collect UE dispersion related information from NFs.</w:t>
      </w:r>
    </w:p>
    <w:p w14:paraId="1FFD0C5F" w14:textId="77777777" w:rsidR="008E3645" w:rsidRDefault="008E3645" w:rsidP="008E3645">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49D06B75" w14:textId="77777777" w:rsidR="008E3645" w:rsidRDefault="008E3645" w:rsidP="008E3645">
      <w:pPr>
        <w:pStyle w:val="B1"/>
      </w:pPr>
      <w:r>
        <w:t>-</w:t>
      </w:r>
      <w:r>
        <w:tab/>
        <w:t>Data dispersion - The percentage of data traffic volume that a UE, or a group of UEs, generated at a location or in a slice during the period of interest.</w:t>
      </w:r>
    </w:p>
    <w:p w14:paraId="5BB74444" w14:textId="77777777" w:rsidR="008E3645" w:rsidRDefault="008E3645" w:rsidP="008E3645">
      <w:pPr>
        <w:pStyle w:val="B1"/>
      </w:pPr>
      <w:r>
        <w:t>-</w:t>
      </w:r>
      <w:r>
        <w:tab/>
        <w:t>Transaction dispersion - The percentage of MM and SM messages that a UE, or a group of UEs, generated at a location or in a slice during the period of interest.</w:t>
      </w:r>
    </w:p>
    <w:p w14:paraId="20C2B999" w14:textId="77777777" w:rsidR="008E3645" w:rsidRDefault="008E3645" w:rsidP="008E3645">
      <w:r>
        <w:t>The operator may classify and assign one of the three mobility classes per dispersion characteristics for a UE or a group of UEs as fixed, camper or traveller. The classification is based on either Data dispersion or Transaction dispersion.</w:t>
      </w:r>
    </w:p>
    <w:p w14:paraId="6956F4B4" w14:textId="77777777" w:rsidR="008E3645" w:rsidRDefault="008E3645" w:rsidP="008E3645">
      <w:pPr>
        <w:pStyle w:val="B1"/>
      </w:pPr>
      <w:r>
        <w:t>-</w:t>
      </w:r>
      <w:r>
        <w:tab/>
        <w:t>Data-Classification - fixed, camper, traveller data-classification per thresholds assigned by the operator.</w:t>
      </w:r>
    </w:p>
    <w:p w14:paraId="47F67A3A" w14:textId="77777777" w:rsidR="008E3645" w:rsidRDefault="008E3645" w:rsidP="008E3645">
      <w:pPr>
        <w:pStyle w:val="EX"/>
      </w:pPr>
      <w:r>
        <w:t>EXAMPLE:</w:t>
      </w:r>
      <w:r>
        <w:tab/>
        <w:t>When a UE disperses, during the period of observation, most (threshold=95%) of its data at a location or a slice, the dispersion data-classification of the UE at that location or slice is "fixed".</w:t>
      </w:r>
    </w:p>
    <w:p w14:paraId="55BBDEEE" w14:textId="77777777" w:rsidR="008E3645" w:rsidRDefault="008E3645" w:rsidP="008E3645">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36444D4" w14:textId="77777777" w:rsidR="008E3645" w:rsidRDefault="008E3645" w:rsidP="008E364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8B12FDD" w14:textId="77777777" w:rsidR="008E3645" w:rsidRDefault="008E3645" w:rsidP="008E3645">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08609A1" w14:textId="77777777" w:rsidR="008E3645" w:rsidRDefault="008E3645" w:rsidP="008E3645">
      <w:r>
        <w:t>The consumer of dispersion analytics may indicate in its request:</w:t>
      </w:r>
    </w:p>
    <w:p w14:paraId="512C1EE2" w14:textId="44DFE224" w:rsidR="008E3645" w:rsidRDefault="008E3645" w:rsidP="008E3645">
      <w:pPr>
        <w:pStyle w:val="B1"/>
      </w:pPr>
      <w:r>
        <w:t>-</w:t>
      </w:r>
      <w:r>
        <w:tab/>
        <w:t>Analytics ID set to "UE Dispersion Analytics"</w:t>
      </w:r>
      <w:ins w:id="59" w:author="Antoine Mouquet (Orange)" w:date="2021-04-06T17:50:00Z">
        <w:r w:rsidR="00FA2360">
          <w:t>;</w:t>
        </w:r>
      </w:ins>
    </w:p>
    <w:p w14:paraId="24A9A330" w14:textId="20CF6ABF" w:rsidR="008E3645" w:rsidRDefault="008E3645" w:rsidP="008E3645">
      <w:pPr>
        <w:pStyle w:val="B1"/>
      </w:pPr>
      <w:r>
        <w:t>-</w:t>
      </w:r>
      <w:del w:id="60" w:author="Antoine Mouquet (Orange)" w:date="2021-04-06T17:49:00Z">
        <w:r w:rsidDel="003B7A40">
          <w:delText xml:space="preserve"> </w:delText>
        </w:r>
      </w:del>
      <w:ins w:id="61" w:author="Antoine Mouquet (Orange)" w:date="2021-04-06T17:49:00Z">
        <w:r w:rsidR="003B7A40">
          <w:tab/>
        </w:r>
      </w:ins>
      <w:r>
        <w:t>Dispersion Analytics type set to Data Dispersion Analytics (DDA) or Transaction Dispersion Analytics (TDA)</w:t>
      </w:r>
      <w:ins w:id="62" w:author="Antoine Mouquet (Orange)" w:date="2021-04-06T17:50:00Z">
        <w:r w:rsidR="00FA2360">
          <w:t>;</w:t>
        </w:r>
      </w:ins>
      <w:del w:id="63" w:author="Antoine Mouquet (Orange)" w:date="2021-04-06T17:50:00Z">
        <w:r w:rsidDel="00FA2360">
          <w:delText>.</w:delText>
        </w:r>
      </w:del>
    </w:p>
    <w:p w14:paraId="1AE62F2C" w14:textId="15BB10FC" w:rsidR="008E3645" w:rsidRDefault="008E3645" w:rsidP="008E3645">
      <w:pPr>
        <w:pStyle w:val="B1"/>
      </w:pPr>
      <w:r>
        <w:t>-</w:t>
      </w:r>
      <w:r>
        <w:tab/>
        <w:t>Target of analytics reporting: single UE, any UE, or a group of UEs</w:t>
      </w:r>
      <w:ins w:id="64" w:author="Antoine Mouquet (Orange)" w:date="2021-04-06T17:50:00Z">
        <w:r w:rsidR="00FA2360">
          <w:t>;</w:t>
        </w:r>
      </w:ins>
      <w:del w:id="65" w:author="Antoine Mouquet (Orange)" w:date="2021-04-06T17:50:00Z">
        <w:r w:rsidDel="00FA2360">
          <w:delText>.</w:delText>
        </w:r>
      </w:del>
    </w:p>
    <w:p w14:paraId="0BAC7072" w14:textId="44875AE1" w:rsidR="008E3645" w:rsidRDefault="008E3645" w:rsidP="008E3645">
      <w:pPr>
        <w:pStyle w:val="B1"/>
      </w:pPr>
      <w:r>
        <w:t>-</w:t>
      </w:r>
      <w:r>
        <w:tab/>
        <w:t>Analytics Filter Information: optional list of TA(s), Area(s) of Interest, Cells, or S-NSSAI, Top-Heavy UEs, Fixed UEs, Camper UEs</w:t>
      </w:r>
      <w:ins w:id="66" w:author="Antoine Mouquet (Orange)" w:date="2021-04-06T17:50:00Z">
        <w:r w:rsidR="00FA2360">
          <w:t>;</w:t>
        </w:r>
      </w:ins>
    </w:p>
    <w:p w14:paraId="71628780" w14:textId="45D85B9C" w:rsidR="008E3645" w:rsidRDefault="008E3645" w:rsidP="008E3645">
      <w:pPr>
        <w:pStyle w:val="B1"/>
        <w:rPr>
          <w:ins w:id="67" w:author="Antoine Mouquet (Orange)" w:date="2021-04-06T17:50:00Z"/>
        </w:rPr>
      </w:pPr>
      <w:r>
        <w:t>-</w:t>
      </w:r>
      <w:r>
        <w:tab/>
        <w:t>Analytics target period indicating the time period over which the statistics or predictions are requested</w:t>
      </w:r>
      <w:ins w:id="68" w:author="Antoine Mouquet (Orange)" w:date="2021-04-06T17:50:00Z">
        <w:r w:rsidR="00FA2360">
          <w:t>;</w:t>
        </w:r>
      </w:ins>
      <w:del w:id="69" w:author="Antoine Mouquet (Orange)" w:date="2021-04-06T17:50:00Z">
        <w:r w:rsidDel="00FA2360">
          <w:delText>.</w:delText>
        </w:r>
      </w:del>
    </w:p>
    <w:p w14:paraId="183F5474" w14:textId="0807F7D8" w:rsidR="00FA2360" w:rsidRDefault="00FA2360" w:rsidP="008E3645">
      <w:pPr>
        <w:pStyle w:val="B1"/>
      </w:pPr>
      <w:ins w:id="70" w:author="Antoine Mouquet (Orange)" w:date="2021-04-06T17:50:00Z">
        <w:r>
          <w:lastRenderedPageBreak/>
          <w:t>-</w:t>
        </w:r>
        <w:r>
          <w:tab/>
        </w:r>
      </w:ins>
      <w:ins w:id="71" w:author="Feder, Peretz" w:date="2021-04-12T00:20:00Z">
        <w:r w:rsidR="00FD2FBD">
          <w:t>Optionally, p</w:t>
        </w:r>
      </w:ins>
      <w:ins w:id="72" w:author="Antoine Mouquet (Orange)" w:date="2021-04-06T17:50:00Z">
        <w:del w:id="73" w:author="Feder, Peretz" w:date="2021-04-12T00:20:00Z">
          <w:r w:rsidDel="00FD2FBD">
            <w:delText>P</w:delText>
          </w:r>
        </w:del>
        <w:r>
          <w:t>referred granularity of location information: TA level or cell level; and</w:t>
        </w:r>
      </w:ins>
    </w:p>
    <w:p w14:paraId="6BF51B47" w14:textId="77777777" w:rsidR="008E3645" w:rsidRDefault="008E3645" w:rsidP="008E3645">
      <w:pPr>
        <w:pStyle w:val="B1"/>
      </w:pPr>
      <w:r>
        <w:t>-</w:t>
      </w:r>
      <w:r>
        <w:tab/>
        <w:t>In a subscription, the Notification Correlation Id and the Notification Target Address are included.</w:t>
      </w:r>
    </w:p>
    <w:p w14:paraId="352474A5" w14:textId="77777777" w:rsidR="008E3645" w:rsidRDefault="008E3645" w:rsidP="008E3645">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4B7F513A" w14:textId="77777777" w:rsidR="004F65FC" w:rsidRDefault="004F65FC" w:rsidP="004F6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4" w:name="_Toc6800160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0E4B5223" w14:textId="77777777" w:rsidR="008E3645" w:rsidRDefault="008E3645" w:rsidP="008E3645">
      <w:pPr>
        <w:pStyle w:val="Heading3"/>
      </w:pPr>
      <w:r>
        <w:t>6.10.3</w:t>
      </w:r>
      <w:r>
        <w:tab/>
        <w:t>Output Analytics</w:t>
      </w:r>
      <w:bookmarkEnd w:id="74"/>
    </w:p>
    <w:p w14:paraId="74915FAE" w14:textId="28F56D70" w:rsidR="00576E1B" w:rsidRDefault="00576E1B" w:rsidP="00576E1B">
      <w:pPr>
        <w:pStyle w:val="Heading4"/>
        <w:rPr>
          <w:ins w:id="75" w:author="Antoine Mouquet (Orange)" w:date="2021-04-06T17:47:00Z"/>
        </w:rPr>
      </w:pPr>
      <w:ins w:id="76" w:author="Antoine Mouquet (Orange)" w:date="2021-04-06T17:47:00Z">
        <w:r>
          <w:t>6.10.3.0</w:t>
        </w:r>
        <w:r>
          <w:tab/>
          <w:t>General</w:t>
        </w:r>
      </w:ins>
    </w:p>
    <w:p w14:paraId="7A9AC494" w14:textId="77777777" w:rsidR="008E3645" w:rsidRDefault="008E3645" w:rsidP="008E3645">
      <w:r>
        <w:t>The NWDAF provides UE dispersion analytics, which can be statistics and/or prediction for data and/or transaction dispersions, to consumer NFs or AFs.</w:t>
      </w:r>
    </w:p>
    <w:p w14:paraId="1E7466FE" w14:textId="77777777" w:rsidR="008E3645" w:rsidRDefault="008E3645" w:rsidP="008E3645">
      <w:pPr>
        <w:pStyle w:val="Heading4"/>
      </w:pPr>
      <w:bookmarkStart w:id="77" w:name="_Toc68001608"/>
      <w:r>
        <w:t>6.10.3.1</w:t>
      </w:r>
      <w:r>
        <w:tab/>
        <w:t>Data Dispersion Analysis</w:t>
      </w:r>
      <w:bookmarkEnd w:id="77"/>
    </w:p>
    <w:p w14:paraId="729FD03F" w14:textId="77777777" w:rsidR="008E3645" w:rsidRDefault="008E3645" w:rsidP="008E3645">
      <w:r>
        <w:t>The data dispersion analytics results provided by the NWDAF can be UE data dispersion statistics as defined in table 6.10.3.1-1 and/or UE data dispersion predictions as defined in table 6.10.3.1-2.</w:t>
      </w:r>
    </w:p>
    <w:p w14:paraId="78050701" w14:textId="77777777" w:rsidR="008E3645" w:rsidRDefault="008E3645" w:rsidP="008E3645">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7231ACCB" w14:textId="77777777" w:rsidTr="008E3645">
        <w:trPr>
          <w:cantSplit/>
          <w:jc w:val="center"/>
        </w:trPr>
        <w:tc>
          <w:tcPr>
            <w:tcW w:w="2882" w:type="dxa"/>
          </w:tcPr>
          <w:p w14:paraId="73EAB6F5" w14:textId="77777777" w:rsidR="008E3645" w:rsidRPr="005D2CF1" w:rsidRDefault="008E3645" w:rsidP="008E3645">
            <w:pPr>
              <w:pStyle w:val="TAH"/>
            </w:pPr>
            <w:r w:rsidRPr="005D2CF1">
              <w:t>Information</w:t>
            </w:r>
          </w:p>
        </w:tc>
        <w:tc>
          <w:tcPr>
            <w:tcW w:w="5670" w:type="dxa"/>
          </w:tcPr>
          <w:p w14:paraId="0E79D01D" w14:textId="77777777" w:rsidR="008E3645" w:rsidRPr="005D2CF1" w:rsidRDefault="008E3645" w:rsidP="008E3645">
            <w:pPr>
              <w:pStyle w:val="TAH"/>
            </w:pPr>
            <w:r w:rsidRPr="005D2CF1">
              <w:t>Description</w:t>
            </w:r>
          </w:p>
        </w:tc>
      </w:tr>
      <w:tr w:rsidR="008E3645" w:rsidRPr="005D2CF1" w14:paraId="704C8CE4" w14:textId="77777777" w:rsidTr="008E3645">
        <w:trPr>
          <w:cantSplit/>
          <w:jc w:val="center"/>
        </w:trPr>
        <w:tc>
          <w:tcPr>
            <w:tcW w:w="2882" w:type="dxa"/>
          </w:tcPr>
          <w:p w14:paraId="76BED3CA" w14:textId="77777777" w:rsidR="008E3645" w:rsidRPr="005D2CF1" w:rsidRDefault="008E3645" w:rsidP="008E3645">
            <w:pPr>
              <w:pStyle w:val="TAL"/>
              <w:rPr>
                <w:rFonts w:eastAsia="MS Mincho"/>
              </w:rPr>
            </w:pPr>
            <w:r w:rsidRPr="00E9603C">
              <w:t>UE group ID or UE ID</w:t>
            </w:r>
          </w:p>
        </w:tc>
        <w:tc>
          <w:tcPr>
            <w:tcW w:w="5670" w:type="dxa"/>
          </w:tcPr>
          <w:p w14:paraId="11CFE9E4"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55B895D1" w14:textId="77777777" w:rsidTr="008E3645">
        <w:trPr>
          <w:cantSplit/>
          <w:jc w:val="center"/>
        </w:trPr>
        <w:tc>
          <w:tcPr>
            <w:tcW w:w="2882" w:type="dxa"/>
          </w:tcPr>
          <w:p w14:paraId="43C60874" w14:textId="77777777" w:rsidR="008E3645" w:rsidRPr="00E9603C" w:rsidRDefault="008E3645" w:rsidP="008E3645">
            <w:pPr>
              <w:pStyle w:val="TAL"/>
            </w:pPr>
            <w:r w:rsidRPr="00E9603C">
              <w:t>Time slot entry (1..max)</w:t>
            </w:r>
          </w:p>
        </w:tc>
        <w:tc>
          <w:tcPr>
            <w:tcW w:w="5670" w:type="dxa"/>
          </w:tcPr>
          <w:p w14:paraId="1F3F2D46" w14:textId="77777777" w:rsidR="008E3645" w:rsidRPr="00E9603C" w:rsidRDefault="008E3645" w:rsidP="008E3645">
            <w:pPr>
              <w:pStyle w:val="TAL"/>
            </w:pPr>
            <w:r w:rsidRPr="00E9603C">
              <w:t>List of time slots during the Analytics target period</w:t>
            </w:r>
            <w:r>
              <w:t>.</w:t>
            </w:r>
          </w:p>
        </w:tc>
      </w:tr>
      <w:tr w:rsidR="008E3645" w:rsidRPr="005D2CF1" w14:paraId="4522FD5F" w14:textId="77777777" w:rsidTr="008E3645">
        <w:trPr>
          <w:cantSplit/>
          <w:jc w:val="center"/>
        </w:trPr>
        <w:tc>
          <w:tcPr>
            <w:tcW w:w="2882" w:type="dxa"/>
          </w:tcPr>
          <w:p w14:paraId="25586664" w14:textId="77777777" w:rsidR="008E3645" w:rsidRPr="00E9603C" w:rsidRDefault="008E3645" w:rsidP="008E3645">
            <w:pPr>
              <w:pStyle w:val="TAL"/>
            </w:pPr>
            <w:r w:rsidRPr="00E9603C">
              <w:t xml:space="preserve">  &gt; Time slot start</w:t>
            </w:r>
          </w:p>
        </w:tc>
        <w:tc>
          <w:tcPr>
            <w:tcW w:w="5670" w:type="dxa"/>
          </w:tcPr>
          <w:p w14:paraId="4B5CE0A5" w14:textId="77777777" w:rsidR="008E3645" w:rsidRPr="00E9603C" w:rsidRDefault="008E3645" w:rsidP="008E3645">
            <w:pPr>
              <w:pStyle w:val="TAL"/>
            </w:pPr>
            <w:r w:rsidRPr="00E9603C">
              <w:t>Time slot start within the Analytics target period</w:t>
            </w:r>
            <w:r>
              <w:t>.</w:t>
            </w:r>
          </w:p>
        </w:tc>
      </w:tr>
      <w:tr w:rsidR="008E3645" w:rsidRPr="005D2CF1" w14:paraId="72505875" w14:textId="77777777" w:rsidTr="008E3645">
        <w:trPr>
          <w:cantSplit/>
          <w:jc w:val="center"/>
        </w:trPr>
        <w:tc>
          <w:tcPr>
            <w:tcW w:w="2882" w:type="dxa"/>
          </w:tcPr>
          <w:p w14:paraId="6A5F00C6" w14:textId="77777777" w:rsidR="008E3645" w:rsidRPr="00E9603C" w:rsidRDefault="008E3645" w:rsidP="008E3645">
            <w:pPr>
              <w:pStyle w:val="TAL"/>
            </w:pPr>
            <w:r w:rsidRPr="00E9603C">
              <w:t xml:space="preserve">  &gt; Duration</w:t>
            </w:r>
          </w:p>
        </w:tc>
        <w:tc>
          <w:tcPr>
            <w:tcW w:w="5670" w:type="dxa"/>
          </w:tcPr>
          <w:p w14:paraId="59AD8EE9" w14:textId="77777777" w:rsidR="008E3645" w:rsidRPr="00E9603C" w:rsidRDefault="008E3645" w:rsidP="008E3645">
            <w:pPr>
              <w:pStyle w:val="TAL"/>
            </w:pPr>
            <w:r w:rsidRPr="00E9603C">
              <w:t>Duration of the time slot</w:t>
            </w:r>
            <w:r>
              <w:t>.</w:t>
            </w:r>
          </w:p>
        </w:tc>
      </w:tr>
      <w:tr w:rsidR="008E3645" w:rsidRPr="005D2CF1" w14:paraId="639A4A6B" w14:textId="77777777" w:rsidTr="008E3645">
        <w:trPr>
          <w:cantSplit/>
          <w:jc w:val="center"/>
        </w:trPr>
        <w:tc>
          <w:tcPr>
            <w:tcW w:w="2882" w:type="dxa"/>
          </w:tcPr>
          <w:p w14:paraId="0F5E7C37" w14:textId="77777777" w:rsidR="008E3645" w:rsidRPr="00E9603C" w:rsidRDefault="008E3645" w:rsidP="008E3645">
            <w:pPr>
              <w:pStyle w:val="TAL"/>
            </w:pPr>
            <w:r w:rsidRPr="00E9603C">
              <w:t xml:space="preserve">  &gt; UE location (1..max)</w:t>
            </w:r>
          </w:p>
        </w:tc>
        <w:tc>
          <w:tcPr>
            <w:tcW w:w="5670" w:type="dxa"/>
          </w:tcPr>
          <w:p w14:paraId="36CFF943" w14:textId="77777777" w:rsidR="008E3645" w:rsidRPr="00E9603C" w:rsidRDefault="008E3645" w:rsidP="008E3645">
            <w:pPr>
              <w:pStyle w:val="TAL"/>
            </w:pPr>
            <w:r w:rsidRPr="00E9603C">
              <w:t>Observed location statistics</w:t>
            </w:r>
            <w:r>
              <w:t>.</w:t>
            </w:r>
          </w:p>
        </w:tc>
      </w:tr>
      <w:tr w:rsidR="008E3645" w:rsidRPr="005D2CF1" w14:paraId="7D0D318D" w14:textId="77777777" w:rsidTr="008E3645">
        <w:trPr>
          <w:cantSplit/>
          <w:jc w:val="center"/>
        </w:trPr>
        <w:tc>
          <w:tcPr>
            <w:tcW w:w="2882" w:type="dxa"/>
          </w:tcPr>
          <w:p w14:paraId="3125C4DC" w14:textId="77777777" w:rsidR="008E3645" w:rsidRPr="00E9603C" w:rsidRDefault="008E3645" w:rsidP="008E3645">
            <w:pPr>
              <w:pStyle w:val="TAL"/>
            </w:pPr>
            <w:r w:rsidRPr="00E9603C">
              <w:t xml:space="preserve">      &gt;&gt; UE location</w:t>
            </w:r>
          </w:p>
        </w:tc>
        <w:tc>
          <w:tcPr>
            <w:tcW w:w="5670" w:type="dxa"/>
          </w:tcPr>
          <w:p w14:paraId="10FE0B89" w14:textId="0E1DBEC4" w:rsidR="008E3645" w:rsidRPr="00E9603C" w:rsidRDefault="008E3645" w:rsidP="008E3645">
            <w:pPr>
              <w:pStyle w:val="TAL"/>
            </w:pPr>
            <w:r w:rsidRPr="00E9603C">
              <w:t>TA or cells where the UE dispersed its data</w:t>
            </w:r>
            <w:ins w:id="78" w:author="ORANGE Ph.Tamagnan" w:date="2021-03-31T10:54:00Z">
              <w:r w:rsidR="00A6665A">
                <w:t xml:space="preserve"> (see NOTE x)</w:t>
              </w:r>
            </w:ins>
            <w:r>
              <w:t>.</w:t>
            </w:r>
          </w:p>
        </w:tc>
      </w:tr>
      <w:tr w:rsidR="008E3645" w:rsidRPr="005D2CF1" w14:paraId="144EFF21" w14:textId="77777777" w:rsidTr="008E3645">
        <w:trPr>
          <w:cantSplit/>
          <w:jc w:val="center"/>
        </w:trPr>
        <w:tc>
          <w:tcPr>
            <w:tcW w:w="2882" w:type="dxa"/>
          </w:tcPr>
          <w:p w14:paraId="7E32E38F" w14:textId="77777777" w:rsidR="008E3645" w:rsidRPr="00E9603C" w:rsidRDefault="008E3645" w:rsidP="008E3645">
            <w:pPr>
              <w:pStyle w:val="TAL"/>
            </w:pPr>
            <w:r w:rsidRPr="00E9603C">
              <w:t xml:space="preserve">      &gt;&gt; Application ID (1..max)</w:t>
            </w:r>
          </w:p>
        </w:tc>
        <w:tc>
          <w:tcPr>
            <w:tcW w:w="5670" w:type="dxa"/>
          </w:tcPr>
          <w:p w14:paraId="0150D02D" w14:textId="77777777" w:rsidR="008E3645" w:rsidRPr="00E9603C" w:rsidRDefault="008E3645" w:rsidP="008E3645">
            <w:pPr>
              <w:pStyle w:val="TAL"/>
            </w:pPr>
            <w:r w:rsidRPr="00E9603C">
              <w:t>To identify the application for the UE</w:t>
            </w:r>
            <w:r>
              <w:t>.</w:t>
            </w:r>
          </w:p>
        </w:tc>
      </w:tr>
      <w:tr w:rsidR="008E3645" w:rsidRPr="005D2CF1" w14:paraId="650C119B" w14:textId="77777777" w:rsidTr="008E3645">
        <w:trPr>
          <w:cantSplit/>
          <w:jc w:val="center"/>
        </w:trPr>
        <w:tc>
          <w:tcPr>
            <w:tcW w:w="2882" w:type="dxa"/>
          </w:tcPr>
          <w:p w14:paraId="359E51FB" w14:textId="77777777" w:rsidR="008E3645" w:rsidRPr="00E9603C" w:rsidRDefault="008E3645" w:rsidP="008E3645">
            <w:pPr>
              <w:pStyle w:val="TAL"/>
            </w:pPr>
            <w:r w:rsidRPr="00E9603C">
              <w:t xml:space="preserve">      &gt;&gt;&gt; Data dispersed</w:t>
            </w:r>
          </w:p>
        </w:tc>
        <w:tc>
          <w:tcPr>
            <w:tcW w:w="5670" w:type="dxa"/>
          </w:tcPr>
          <w:p w14:paraId="15BBE9FB" w14:textId="77777777" w:rsidR="008E3645" w:rsidRPr="00E9603C" w:rsidRDefault="008E3645" w:rsidP="008E3645">
            <w:pPr>
              <w:pStyle w:val="TAL"/>
            </w:pPr>
            <w:r w:rsidRPr="00E9603C">
              <w:t>Data volume dispersed at this location and application, if application ID is provided.</w:t>
            </w:r>
          </w:p>
        </w:tc>
      </w:tr>
      <w:tr w:rsidR="008E3645" w:rsidRPr="005D2CF1" w14:paraId="5BD0EB88" w14:textId="77777777" w:rsidTr="008E3645">
        <w:trPr>
          <w:cantSplit/>
          <w:jc w:val="center"/>
        </w:trPr>
        <w:tc>
          <w:tcPr>
            <w:tcW w:w="2882" w:type="dxa"/>
          </w:tcPr>
          <w:p w14:paraId="1B0C55D5" w14:textId="77777777" w:rsidR="008E3645" w:rsidRPr="00E9603C" w:rsidRDefault="008E3645" w:rsidP="008E3645">
            <w:pPr>
              <w:pStyle w:val="TAL"/>
            </w:pPr>
            <w:r w:rsidRPr="00E9603C">
              <w:t xml:space="preserve">      &gt;&gt; Data classification</w:t>
            </w:r>
          </w:p>
        </w:tc>
        <w:tc>
          <w:tcPr>
            <w:tcW w:w="5670" w:type="dxa"/>
          </w:tcPr>
          <w:p w14:paraId="43457CC8" w14:textId="77777777" w:rsidR="008E3645" w:rsidRPr="00E9603C" w:rsidRDefault="008E3645" w:rsidP="008E3645">
            <w:pPr>
              <w:pStyle w:val="TAL"/>
            </w:pPr>
            <w:r w:rsidRPr="00E9603C">
              <w:t>Data mobility classification for this location: fixed, camper, traveller</w:t>
            </w:r>
            <w:r>
              <w:t>.</w:t>
            </w:r>
          </w:p>
        </w:tc>
      </w:tr>
      <w:tr w:rsidR="008E3645" w:rsidRPr="005D2CF1" w14:paraId="63A04F6F" w14:textId="77777777" w:rsidTr="008E3645">
        <w:trPr>
          <w:cantSplit/>
          <w:jc w:val="center"/>
        </w:trPr>
        <w:tc>
          <w:tcPr>
            <w:tcW w:w="2882" w:type="dxa"/>
          </w:tcPr>
          <w:p w14:paraId="78E8A94D" w14:textId="77777777" w:rsidR="008E3645" w:rsidRPr="00E9603C" w:rsidRDefault="008E3645" w:rsidP="008E3645">
            <w:pPr>
              <w:pStyle w:val="TAL"/>
            </w:pPr>
            <w:r w:rsidRPr="00E9603C">
              <w:t xml:space="preserve">      &gt;&gt; Data ranking</w:t>
            </w:r>
          </w:p>
        </w:tc>
        <w:tc>
          <w:tcPr>
            <w:tcW w:w="5670" w:type="dxa"/>
          </w:tcPr>
          <w:p w14:paraId="10B3FA91" w14:textId="77777777" w:rsidR="008E3645" w:rsidRPr="00E9603C" w:rsidRDefault="008E3645" w:rsidP="008E3645">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8E3645" w:rsidRPr="005D2CF1" w14:paraId="4F61DDBA" w14:textId="77777777" w:rsidTr="008E3645">
        <w:trPr>
          <w:cantSplit/>
          <w:jc w:val="center"/>
        </w:trPr>
        <w:tc>
          <w:tcPr>
            <w:tcW w:w="2882" w:type="dxa"/>
          </w:tcPr>
          <w:p w14:paraId="18144F76"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5E391830" w14:textId="77777777" w:rsidR="008E3645" w:rsidRDefault="008E3645" w:rsidP="008E3645">
            <w:pPr>
              <w:pStyle w:val="TAL"/>
            </w:pPr>
            <w:r>
              <w:t>Percentile ranking of the UE in the Cumulative Distribution Function of data usage for the population of all UEs served at the location.</w:t>
            </w:r>
          </w:p>
        </w:tc>
      </w:tr>
      <w:tr w:rsidR="008E3645" w:rsidRPr="005D2CF1" w14:paraId="17651BB7" w14:textId="77777777" w:rsidTr="008E3645">
        <w:trPr>
          <w:cantSplit/>
          <w:jc w:val="center"/>
        </w:trPr>
        <w:tc>
          <w:tcPr>
            <w:tcW w:w="2882" w:type="dxa"/>
          </w:tcPr>
          <w:p w14:paraId="7883FECF" w14:textId="77777777" w:rsidR="008E3645" w:rsidRDefault="008E3645" w:rsidP="008E3645">
            <w:pPr>
              <w:pStyle w:val="TAL"/>
            </w:pPr>
            <w:r w:rsidRPr="00E9603C">
              <w:t xml:space="preserve">      &gt;&gt; Ratio</w:t>
            </w:r>
          </w:p>
        </w:tc>
        <w:tc>
          <w:tcPr>
            <w:tcW w:w="5670" w:type="dxa"/>
          </w:tcPr>
          <w:p w14:paraId="7AD34E05" w14:textId="77777777" w:rsidR="008E3645" w:rsidRDefault="008E3645" w:rsidP="008E3645">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E3645" w:rsidRPr="005D2CF1" w14:paraId="0F67CB01" w14:textId="77777777" w:rsidTr="008E3645">
        <w:trPr>
          <w:cantSplit/>
          <w:jc w:val="center"/>
        </w:trPr>
        <w:tc>
          <w:tcPr>
            <w:tcW w:w="8552" w:type="dxa"/>
            <w:gridSpan w:val="2"/>
          </w:tcPr>
          <w:p w14:paraId="1CE505BD"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334B28F" w14:textId="77777777" w:rsidR="008E3645" w:rsidRDefault="008E3645" w:rsidP="008E3645">
            <w:pPr>
              <w:pStyle w:val="TAN"/>
              <w:rPr>
                <w:ins w:id="79" w:author="Antoine Mouquet (Orange)" w:date="2021-04-06T17:52: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919D75D" w14:textId="317A5E1D" w:rsidR="00A6665A" w:rsidRPr="00E9603C" w:rsidRDefault="00A6665A" w:rsidP="008E3645">
            <w:pPr>
              <w:pStyle w:val="TAN"/>
            </w:pPr>
            <w:ins w:id="80" w:author="Antoine Mouquet (Orange)" w:date="2021-04-06T17:52:00Z">
              <w:r w:rsidRPr="00A6665A">
                <w:t>NOTE X:</w:t>
              </w:r>
              <w:r w:rsidRPr="00A6665A">
                <w:tab/>
                <w:t>When possible and applicable to the access type, UE location is provided according to the preferred granularity of location information.</w:t>
              </w:r>
            </w:ins>
          </w:p>
        </w:tc>
      </w:tr>
    </w:tbl>
    <w:p w14:paraId="1BE38C07" w14:textId="77777777" w:rsidR="008E3645" w:rsidRPr="005D2CF1" w:rsidRDefault="008E3645" w:rsidP="008E3645">
      <w:pPr>
        <w:pStyle w:val="FP"/>
        <w:rPr>
          <w:lang w:eastAsia="zh-CN"/>
        </w:rPr>
      </w:pPr>
    </w:p>
    <w:p w14:paraId="037FB7E5" w14:textId="77777777" w:rsidR="008E3645" w:rsidRDefault="008E3645" w:rsidP="008E3645">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3892BB21" w14:textId="77777777" w:rsidTr="008E3645">
        <w:trPr>
          <w:cantSplit/>
          <w:jc w:val="center"/>
        </w:trPr>
        <w:tc>
          <w:tcPr>
            <w:tcW w:w="2882" w:type="dxa"/>
          </w:tcPr>
          <w:p w14:paraId="55BE8D61" w14:textId="77777777" w:rsidR="008E3645" w:rsidRPr="005D2CF1" w:rsidRDefault="008E3645" w:rsidP="008E3645">
            <w:pPr>
              <w:pStyle w:val="TAH"/>
            </w:pPr>
            <w:r w:rsidRPr="005D2CF1">
              <w:t>Information</w:t>
            </w:r>
          </w:p>
        </w:tc>
        <w:tc>
          <w:tcPr>
            <w:tcW w:w="5670" w:type="dxa"/>
          </w:tcPr>
          <w:p w14:paraId="0A429D21" w14:textId="77777777" w:rsidR="008E3645" w:rsidRPr="005D2CF1" w:rsidRDefault="008E3645" w:rsidP="008E3645">
            <w:pPr>
              <w:pStyle w:val="TAH"/>
            </w:pPr>
            <w:r w:rsidRPr="005D2CF1">
              <w:t>Description</w:t>
            </w:r>
          </w:p>
        </w:tc>
      </w:tr>
      <w:tr w:rsidR="008E3645" w:rsidRPr="005D2CF1" w14:paraId="16CD8E58" w14:textId="77777777" w:rsidTr="008E3645">
        <w:trPr>
          <w:cantSplit/>
          <w:jc w:val="center"/>
        </w:trPr>
        <w:tc>
          <w:tcPr>
            <w:tcW w:w="2882" w:type="dxa"/>
          </w:tcPr>
          <w:p w14:paraId="7021A70B" w14:textId="77777777" w:rsidR="008E3645" w:rsidRPr="005D2CF1" w:rsidRDefault="008E3645" w:rsidP="008E3645">
            <w:pPr>
              <w:pStyle w:val="TAL"/>
              <w:rPr>
                <w:rFonts w:eastAsia="MS Mincho"/>
              </w:rPr>
            </w:pPr>
            <w:r w:rsidRPr="00E9603C">
              <w:t>UE group ID or UE ID</w:t>
            </w:r>
          </w:p>
        </w:tc>
        <w:tc>
          <w:tcPr>
            <w:tcW w:w="5670" w:type="dxa"/>
          </w:tcPr>
          <w:p w14:paraId="56124AD4"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1F053C61" w14:textId="77777777" w:rsidTr="008E3645">
        <w:trPr>
          <w:cantSplit/>
          <w:jc w:val="center"/>
        </w:trPr>
        <w:tc>
          <w:tcPr>
            <w:tcW w:w="2882" w:type="dxa"/>
          </w:tcPr>
          <w:p w14:paraId="66DA8BF3" w14:textId="77777777" w:rsidR="008E3645" w:rsidRPr="00E9603C" w:rsidRDefault="008E3645" w:rsidP="008E3645">
            <w:pPr>
              <w:pStyle w:val="TAL"/>
            </w:pPr>
            <w:r w:rsidRPr="00E9603C">
              <w:t>Time slot entry (1..max)</w:t>
            </w:r>
          </w:p>
        </w:tc>
        <w:tc>
          <w:tcPr>
            <w:tcW w:w="5670" w:type="dxa"/>
          </w:tcPr>
          <w:p w14:paraId="6937DC24" w14:textId="77777777" w:rsidR="008E3645" w:rsidRPr="00E9603C" w:rsidRDefault="008E3645" w:rsidP="008E3645">
            <w:pPr>
              <w:pStyle w:val="TAL"/>
            </w:pPr>
            <w:r w:rsidRPr="00E9603C">
              <w:t>List of time slots during the Analytics target period</w:t>
            </w:r>
            <w:r>
              <w:t>.</w:t>
            </w:r>
          </w:p>
        </w:tc>
      </w:tr>
      <w:tr w:rsidR="008E3645" w:rsidRPr="005D2CF1" w14:paraId="5EF4A96F" w14:textId="77777777" w:rsidTr="008E3645">
        <w:trPr>
          <w:cantSplit/>
          <w:jc w:val="center"/>
        </w:trPr>
        <w:tc>
          <w:tcPr>
            <w:tcW w:w="2882" w:type="dxa"/>
          </w:tcPr>
          <w:p w14:paraId="26EA0CE9" w14:textId="77777777" w:rsidR="008E3645" w:rsidRPr="00E9603C" w:rsidRDefault="008E3645" w:rsidP="008E3645">
            <w:pPr>
              <w:pStyle w:val="TAL"/>
            </w:pPr>
            <w:r w:rsidRPr="00E9603C">
              <w:t xml:space="preserve">  &gt; Time slot start</w:t>
            </w:r>
          </w:p>
        </w:tc>
        <w:tc>
          <w:tcPr>
            <w:tcW w:w="5670" w:type="dxa"/>
          </w:tcPr>
          <w:p w14:paraId="7BFE1EE8" w14:textId="77777777" w:rsidR="008E3645" w:rsidRPr="00E9603C" w:rsidRDefault="008E3645" w:rsidP="008E3645">
            <w:pPr>
              <w:pStyle w:val="TAL"/>
            </w:pPr>
            <w:r w:rsidRPr="00E9603C">
              <w:t>Time slot start within the Analytics target period</w:t>
            </w:r>
            <w:r>
              <w:t>.</w:t>
            </w:r>
          </w:p>
        </w:tc>
      </w:tr>
      <w:tr w:rsidR="008E3645" w:rsidRPr="005D2CF1" w14:paraId="6A737712" w14:textId="77777777" w:rsidTr="008E3645">
        <w:trPr>
          <w:cantSplit/>
          <w:jc w:val="center"/>
        </w:trPr>
        <w:tc>
          <w:tcPr>
            <w:tcW w:w="2882" w:type="dxa"/>
          </w:tcPr>
          <w:p w14:paraId="6B14EA9A" w14:textId="77777777" w:rsidR="008E3645" w:rsidRPr="00E9603C" w:rsidRDefault="008E3645" w:rsidP="008E3645">
            <w:pPr>
              <w:pStyle w:val="TAL"/>
            </w:pPr>
            <w:r w:rsidRPr="00E9603C">
              <w:t xml:space="preserve">  &gt; Duration</w:t>
            </w:r>
          </w:p>
        </w:tc>
        <w:tc>
          <w:tcPr>
            <w:tcW w:w="5670" w:type="dxa"/>
          </w:tcPr>
          <w:p w14:paraId="1C7909A3" w14:textId="77777777" w:rsidR="008E3645" w:rsidRPr="00E9603C" w:rsidRDefault="008E3645" w:rsidP="008E3645">
            <w:pPr>
              <w:pStyle w:val="TAL"/>
            </w:pPr>
            <w:r w:rsidRPr="00E9603C">
              <w:t>Duration of the time slot</w:t>
            </w:r>
            <w:r>
              <w:t>.</w:t>
            </w:r>
          </w:p>
        </w:tc>
      </w:tr>
      <w:tr w:rsidR="008E3645" w:rsidRPr="005D2CF1" w14:paraId="2BEC2F1A" w14:textId="77777777" w:rsidTr="008E3645">
        <w:trPr>
          <w:cantSplit/>
          <w:jc w:val="center"/>
        </w:trPr>
        <w:tc>
          <w:tcPr>
            <w:tcW w:w="2882" w:type="dxa"/>
          </w:tcPr>
          <w:p w14:paraId="6AABEAF7" w14:textId="77777777" w:rsidR="008E3645" w:rsidRPr="00E9603C" w:rsidRDefault="008E3645" w:rsidP="008E3645">
            <w:pPr>
              <w:pStyle w:val="TAL"/>
            </w:pPr>
            <w:r w:rsidRPr="00E9603C">
              <w:t xml:space="preserve">  &gt; UE location (1..max)</w:t>
            </w:r>
          </w:p>
        </w:tc>
        <w:tc>
          <w:tcPr>
            <w:tcW w:w="5670" w:type="dxa"/>
          </w:tcPr>
          <w:p w14:paraId="6062087B" w14:textId="77777777" w:rsidR="008E3645" w:rsidRPr="00E9603C" w:rsidRDefault="008E3645" w:rsidP="008E3645">
            <w:pPr>
              <w:pStyle w:val="TAL"/>
            </w:pPr>
            <w:r w:rsidRPr="00E9603C">
              <w:t>Predicted location during the analytics target period</w:t>
            </w:r>
            <w:r>
              <w:t>.</w:t>
            </w:r>
          </w:p>
        </w:tc>
      </w:tr>
      <w:tr w:rsidR="008E3645" w:rsidRPr="005D2CF1" w14:paraId="3F7AEA5D" w14:textId="77777777" w:rsidTr="008E3645">
        <w:trPr>
          <w:cantSplit/>
          <w:jc w:val="center"/>
        </w:trPr>
        <w:tc>
          <w:tcPr>
            <w:tcW w:w="2882" w:type="dxa"/>
          </w:tcPr>
          <w:p w14:paraId="1ED7B8D0" w14:textId="77777777" w:rsidR="008E3645" w:rsidRPr="00E9603C" w:rsidRDefault="008E3645" w:rsidP="008E3645">
            <w:pPr>
              <w:pStyle w:val="TAL"/>
            </w:pPr>
            <w:r w:rsidRPr="00E9603C">
              <w:t xml:space="preserve">      &gt;&gt; UE location</w:t>
            </w:r>
          </w:p>
        </w:tc>
        <w:tc>
          <w:tcPr>
            <w:tcW w:w="5670" w:type="dxa"/>
          </w:tcPr>
          <w:p w14:paraId="54D9B829" w14:textId="584F3131" w:rsidR="008E3645" w:rsidRPr="00E9603C" w:rsidRDefault="008E3645" w:rsidP="008E3645">
            <w:pPr>
              <w:pStyle w:val="TAL"/>
            </w:pPr>
            <w:r w:rsidRPr="00E9603C">
              <w:t>TA or cells where the UE is predicted to disperse its data</w:t>
            </w:r>
            <w:ins w:id="81" w:author="ORANGE Ph.Tamagnan" w:date="2021-03-31T10:55:00Z">
              <w:r w:rsidR="00400436">
                <w:t xml:space="preserve"> (see NOTE x)</w:t>
              </w:r>
            </w:ins>
            <w:r>
              <w:t>.</w:t>
            </w:r>
          </w:p>
        </w:tc>
      </w:tr>
      <w:tr w:rsidR="008E3645" w:rsidRPr="005D2CF1" w14:paraId="38646266" w14:textId="77777777" w:rsidTr="008E3645">
        <w:trPr>
          <w:cantSplit/>
          <w:jc w:val="center"/>
        </w:trPr>
        <w:tc>
          <w:tcPr>
            <w:tcW w:w="2882" w:type="dxa"/>
          </w:tcPr>
          <w:p w14:paraId="697DDA15" w14:textId="77777777" w:rsidR="008E3645" w:rsidRPr="00E9603C" w:rsidRDefault="008E3645" w:rsidP="008E3645">
            <w:pPr>
              <w:pStyle w:val="TAL"/>
            </w:pPr>
            <w:r w:rsidRPr="00E9603C">
              <w:t xml:space="preserve">      &gt;&gt; Application ID (1..max)</w:t>
            </w:r>
          </w:p>
        </w:tc>
        <w:tc>
          <w:tcPr>
            <w:tcW w:w="5670" w:type="dxa"/>
          </w:tcPr>
          <w:p w14:paraId="1C2451D7" w14:textId="77777777" w:rsidR="008E3645" w:rsidRPr="00E9603C" w:rsidRDefault="008E3645" w:rsidP="008E3645">
            <w:pPr>
              <w:pStyle w:val="TAL"/>
            </w:pPr>
            <w:r w:rsidRPr="00E9603C">
              <w:t>To identify the application for the UE</w:t>
            </w:r>
            <w:r>
              <w:t>.</w:t>
            </w:r>
          </w:p>
        </w:tc>
      </w:tr>
      <w:tr w:rsidR="008E3645" w:rsidRPr="005D2CF1" w14:paraId="04336914" w14:textId="77777777" w:rsidTr="008E3645">
        <w:trPr>
          <w:cantSplit/>
          <w:jc w:val="center"/>
        </w:trPr>
        <w:tc>
          <w:tcPr>
            <w:tcW w:w="2882" w:type="dxa"/>
          </w:tcPr>
          <w:p w14:paraId="7E1FACDB" w14:textId="77777777" w:rsidR="008E3645" w:rsidRPr="00E9603C" w:rsidRDefault="008E3645" w:rsidP="008E3645">
            <w:pPr>
              <w:pStyle w:val="TAL"/>
            </w:pPr>
            <w:r w:rsidRPr="00E9603C">
              <w:t xml:space="preserve">      &gt;&gt;&gt; Data dispersion</w:t>
            </w:r>
          </w:p>
        </w:tc>
        <w:tc>
          <w:tcPr>
            <w:tcW w:w="5670" w:type="dxa"/>
          </w:tcPr>
          <w:p w14:paraId="20374A8B" w14:textId="77777777" w:rsidR="008E3645" w:rsidRPr="00E9603C" w:rsidRDefault="008E3645" w:rsidP="008E3645">
            <w:pPr>
              <w:pStyle w:val="TAL"/>
            </w:pPr>
            <w:r w:rsidRPr="00E9603C">
              <w:t>Data volume dispersion prediction at this location and application, if application ID is provided.</w:t>
            </w:r>
          </w:p>
        </w:tc>
      </w:tr>
      <w:tr w:rsidR="008E3645" w:rsidRPr="005D2CF1" w14:paraId="72A01307" w14:textId="77777777" w:rsidTr="008E3645">
        <w:trPr>
          <w:cantSplit/>
          <w:jc w:val="center"/>
        </w:trPr>
        <w:tc>
          <w:tcPr>
            <w:tcW w:w="2882" w:type="dxa"/>
          </w:tcPr>
          <w:p w14:paraId="4352C8AE" w14:textId="77777777" w:rsidR="008E3645" w:rsidRPr="00E9603C" w:rsidRDefault="008E3645" w:rsidP="008E3645">
            <w:pPr>
              <w:pStyle w:val="TAL"/>
            </w:pPr>
            <w:r w:rsidRPr="00E9603C">
              <w:t xml:space="preserve">      &gt;&gt;</w:t>
            </w:r>
            <w:r>
              <w:t>&gt;&gt;</w:t>
            </w:r>
            <w:r w:rsidRPr="00E9603C">
              <w:t xml:space="preserve"> Confidence</w:t>
            </w:r>
          </w:p>
        </w:tc>
        <w:tc>
          <w:tcPr>
            <w:tcW w:w="5670" w:type="dxa"/>
          </w:tcPr>
          <w:p w14:paraId="59E99FB0" w14:textId="77777777" w:rsidR="008E3645" w:rsidRPr="00E9603C" w:rsidRDefault="008E3645" w:rsidP="008E3645">
            <w:pPr>
              <w:pStyle w:val="TAL"/>
            </w:pPr>
            <w:r w:rsidRPr="00E9603C">
              <w:t>Confidence of this prediction (i.e. data to be dispersed at this location)</w:t>
            </w:r>
            <w:r>
              <w:t>.</w:t>
            </w:r>
          </w:p>
        </w:tc>
      </w:tr>
      <w:tr w:rsidR="008E3645" w:rsidRPr="005D2CF1" w14:paraId="10598F96" w14:textId="77777777" w:rsidTr="008E3645">
        <w:trPr>
          <w:cantSplit/>
          <w:jc w:val="center"/>
        </w:trPr>
        <w:tc>
          <w:tcPr>
            <w:tcW w:w="2882" w:type="dxa"/>
          </w:tcPr>
          <w:p w14:paraId="0206E98F" w14:textId="77777777" w:rsidR="008E3645" w:rsidRPr="00E9603C" w:rsidRDefault="008E3645" w:rsidP="008E3645">
            <w:pPr>
              <w:pStyle w:val="TAL"/>
            </w:pPr>
            <w:r w:rsidRPr="00E9603C">
              <w:t xml:space="preserve">      &gt;&gt; Data classification</w:t>
            </w:r>
          </w:p>
        </w:tc>
        <w:tc>
          <w:tcPr>
            <w:tcW w:w="5670" w:type="dxa"/>
          </w:tcPr>
          <w:p w14:paraId="5E3AC9B8" w14:textId="77777777" w:rsidR="008E3645" w:rsidRPr="00E9603C" w:rsidRDefault="008E3645" w:rsidP="008E3645">
            <w:pPr>
              <w:pStyle w:val="TAL"/>
            </w:pPr>
            <w:r w:rsidRPr="00E9603C">
              <w:t>Data mobility classification for this location: fixed, camper, traveller</w:t>
            </w:r>
            <w:r>
              <w:t>.</w:t>
            </w:r>
          </w:p>
        </w:tc>
      </w:tr>
      <w:tr w:rsidR="008E3645" w:rsidRPr="005D2CF1" w14:paraId="525C295B" w14:textId="77777777" w:rsidTr="008E3645">
        <w:trPr>
          <w:cantSplit/>
          <w:jc w:val="center"/>
        </w:trPr>
        <w:tc>
          <w:tcPr>
            <w:tcW w:w="2882" w:type="dxa"/>
          </w:tcPr>
          <w:p w14:paraId="56E61BA6"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54BF84F2" w14:textId="77777777" w:rsidR="008E3645" w:rsidRDefault="008E3645" w:rsidP="008E3645">
            <w:pPr>
              <w:pStyle w:val="TAL"/>
            </w:pPr>
            <w:r w:rsidRPr="00E9603C">
              <w:t>Confidence of this prediction (i.e. mobility classification at this location)</w:t>
            </w:r>
            <w:r>
              <w:t>.</w:t>
            </w:r>
          </w:p>
        </w:tc>
      </w:tr>
      <w:tr w:rsidR="008E3645" w:rsidRPr="005D2CF1" w14:paraId="1CD20C3E" w14:textId="77777777" w:rsidTr="008E3645">
        <w:trPr>
          <w:cantSplit/>
          <w:jc w:val="center"/>
        </w:trPr>
        <w:tc>
          <w:tcPr>
            <w:tcW w:w="2882" w:type="dxa"/>
          </w:tcPr>
          <w:p w14:paraId="34AB620C" w14:textId="77777777" w:rsidR="008E3645" w:rsidRDefault="008E3645" w:rsidP="008E3645">
            <w:pPr>
              <w:pStyle w:val="TAL"/>
            </w:pPr>
            <w:r w:rsidRPr="00E9603C">
              <w:t xml:space="preserve">      &gt;&gt; Data ranking</w:t>
            </w:r>
          </w:p>
        </w:tc>
        <w:tc>
          <w:tcPr>
            <w:tcW w:w="5670" w:type="dxa"/>
          </w:tcPr>
          <w:p w14:paraId="2DDD45F8" w14:textId="77777777" w:rsidR="008E3645" w:rsidRDefault="008E3645" w:rsidP="008E3645">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8E3645" w:rsidRPr="005D2CF1" w14:paraId="7D0B04BE" w14:textId="77777777" w:rsidTr="008E3645">
        <w:trPr>
          <w:cantSplit/>
          <w:jc w:val="center"/>
        </w:trPr>
        <w:tc>
          <w:tcPr>
            <w:tcW w:w="2882" w:type="dxa"/>
          </w:tcPr>
          <w:p w14:paraId="412C7580"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61A47435" w14:textId="77777777" w:rsidR="008E3645" w:rsidRDefault="008E3645" w:rsidP="008E3645">
            <w:pPr>
              <w:pStyle w:val="TAL"/>
            </w:pPr>
            <w:r>
              <w:t>Percentile ranking of the UE in the Cumulative Distribution Function of data usage for the population of all UEs served at the location.</w:t>
            </w:r>
          </w:p>
        </w:tc>
      </w:tr>
      <w:tr w:rsidR="008E3645" w:rsidRPr="005D2CF1" w14:paraId="3C20118A" w14:textId="77777777" w:rsidTr="008E3645">
        <w:trPr>
          <w:cantSplit/>
          <w:jc w:val="center"/>
        </w:trPr>
        <w:tc>
          <w:tcPr>
            <w:tcW w:w="2882" w:type="dxa"/>
          </w:tcPr>
          <w:p w14:paraId="2AC1F804" w14:textId="77777777" w:rsidR="008E3645" w:rsidRDefault="008E3645" w:rsidP="008E3645">
            <w:pPr>
              <w:pStyle w:val="TAL"/>
            </w:pPr>
            <w:r w:rsidRPr="00E9603C">
              <w:t xml:space="preserve">      &gt;&gt;</w:t>
            </w:r>
            <w:r>
              <w:t>&gt;</w:t>
            </w:r>
            <w:r w:rsidRPr="00E9603C">
              <w:t xml:space="preserve"> Confidence</w:t>
            </w:r>
          </w:p>
        </w:tc>
        <w:tc>
          <w:tcPr>
            <w:tcW w:w="5670" w:type="dxa"/>
          </w:tcPr>
          <w:p w14:paraId="6E548931" w14:textId="77777777" w:rsidR="008E3645" w:rsidRDefault="008E3645" w:rsidP="008E3645">
            <w:pPr>
              <w:pStyle w:val="TAL"/>
            </w:pPr>
            <w:r w:rsidRPr="00E9603C">
              <w:t>Confidence of this prediction (i.e. percentile ranking at this location)</w:t>
            </w:r>
            <w:r>
              <w:t>.</w:t>
            </w:r>
          </w:p>
        </w:tc>
      </w:tr>
      <w:tr w:rsidR="008E3645" w:rsidRPr="005D2CF1" w14:paraId="713A7960" w14:textId="77777777" w:rsidTr="008E3645">
        <w:trPr>
          <w:cantSplit/>
          <w:jc w:val="center"/>
        </w:trPr>
        <w:tc>
          <w:tcPr>
            <w:tcW w:w="2882" w:type="dxa"/>
          </w:tcPr>
          <w:p w14:paraId="354DB4F9" w14:textId="77777777" w:rsidR="008E3645" w:rsidRPr="00E9603C" w:rsidRDefault="008E3645" w:rsidP="008E3645">
            <w:pPr>
              <w:pStyle w:val="TAL"/>
            </w:pPr>
            <w:r w:rsidRPr="00E9603C">
              <w:t xml:space="preserve">      &gt;&gt; Ratio</w:t>
            </w:r>
          </w:p>
        </w:tc>
        <w:tc>
          <w:tcPr>
            <w:tcW w:w="5670" w:type="dxa"/>
          </w:tcPr>
          <w:p w14:paraId="01248622"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32C07B0" w14:textId="77777777" w:rsidTr="008E3645">
        <w:trPr>
          <w:cantSplit/>
          <w:jc w:val="center"/>
        </w:trPr>
        <w:tc>
          <w:tcPr>
            <w:tcW w:w="8552" w:type="dxa"/>
            <w:gridSpan w:val="2"/>
          </w:tcPr>
          <w:p w14:paraId="6B4F4C76"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41AA2FA" w14:textId="77777777" w:rsidR="008E3645" w:rsidRDefault="008E3645" w:rsidP="008E3645">
            <w:pPr>
              <w:pStyle w:val="TAN"/>
              <w:rPr>
                <w:ins w:id="82" w:author="Antoine Mouquet (Orange)" w:date="2021-04-06T17:5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C354885" w14:textId="739D9641" w:rsidR="00400436" w:rsidRPr="00E9603C" w:rsidRDefault="00400436" w:rsidP="008E3645">
            <w:pPr>
              <w:pStyle w:val="TAN"/>
            </w:pPr>
            <w:ins w:id="83"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4B2F9798" w14:textId="77777777" w:rsidR="008E3645" w:rsidRPr="005D2CF1" w:rsidRDefault="008E3645" w:rsidP="008E3645">
      <w:pPr>
        <w:pStyle w:val="FP"/>
        <w:rPr>
          <w:lang w:eastAsia="zh-CN"/>
        </w:rPr>
      </w:pPr>
    </w:p>
    <w:p w14:paraId="7BD785F3" w14:textId="77777777" w:rsidR="008E3645" w:rsidRDefault="008E3645" w:rsidP="008E3645">
      <w:r>
        <w:t>The data dispersion analytics results provided by the NWDAF can also be for a UE or group of UEs data dispersion statistics at a given slice as defined in Table 6.10.3.1-3 and/or dispersion predictions as defined in Table 6.10.3.1-4:</w:t>
      </w:r>
    </w:p>
    <w:p w14:paraId="163AA30E" w14:textId="77777777" w:rsidR="008E3645" w:rsidRDefault="008E3645" w:rsidP="008E3645">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2D4444CB" w14:textId="77777777" w:rsidTr="008E3645">
        <w:trPr>
          <w:cantSplit/>
          <w:jc w:val="center"/>
        </w:trPr>
        <w:tc>
          <w:tcPr>
            <w:tcW w:w="2882" w:type="dxa"/>
          </w:tcPr>
          <w:p w14:paraId="628E1997" w14:textId="77777777" w:rsidR="008E3645" w:rsidRPr="005D2CF1" w:rsidRDefault="008E3645" w:rsidP="008E3645">
            <w:pPr>
              <w:pStyle w:val="TAH"/>
            </w:pPr>
            <w:r w:rsidRPr="005D2CF1">
              <w:t>Information</w:t>
            </w:r>
          </w:p>
        </w:tc>
        <w:tc>
          <w:tcPr>
            <w:tcW w:w="5670" w:type="dxa"/>
          </w:tcPr>
          <w:p w14:paraId="007896F7" w14:textId="77777777" w:rsidR="008E3645" w:rsidRPr="005D2CF1" w:rsidRDefault="008E3645" w:rsidP="008E3645">
            <w:pPr>
              <w:pStyle w:val="TAH"/>
            </w:pPr>
            <w:r w:rsidRPr="005D2CF1">
              <w:t>Description</w:t>
            </w:r>
          </w:p>
        </w:tc>
      </w:tr>
      <w:tr w:rsidR="008E3645" w:rsidRPr="005D2CF1" w14:paraId="087D13F7" w14:textId="77777777" w:rsidTr="008E3645">
        <w:trPr>
          <w:cantSplit/>
          <w:jc w:val="center"/>
        </w:trPr>
        <w:tc>
          <w:tcPr>
            <w:tcW w:w="2882" w:type="dxa"/>
          </w:tcPr>
          <w:p w14:paraId="2F0FE907" w14:textId="77777777" w:rsidR="008E3645" w:rsidRPr="005D2CF1" w:rsidRDefault="008E3645" w:rsidP="008E3645">
            <w:pPr>
              <w:pStyle w:val="TAL"/>
              <w:rPr>
                <w:rFonts w:eastAsia="MS Mincho"/>
              </w:rPr>
            </w:pPr>
            <w:r w:rsidRPr="00E9603C">
              <w:t>UE group ID or UE ID</w:t>
            </w:r>
          </w:p>
        </w:tc>
        <w:tc>
          <w:tcPr>
            <w:tcW w:w="5670" w:type="dxa"/>
          </w:tcPr>
          <w:p w14:paraId="106B8940"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5D8D8DA6" w14:textId="77777777" w:rsidTr="008E3645">
        <w:trPr>
          <w:cantSplit/>
          <w:jc w:val="center"/>
        </w:trPr>
        <w:tc>
          <w:tcPr>
            <w:tcW w:w="2882" w:type="dxa"/>
          </w:tcPr>
          <w:p w14:paraId="41738CEF" w14:textId="77777777" w:rsidR="008E3645" w:rsidRPr="00E9603C" w:rsidRDefault="008E3645" w:rsidP="008E3645">
            <w:pPr>
              <w:pStyle w:val="TAL"/>
            </w:pPr>
            <w:r w:rsidRPr="00E9603C">
              <w:t>Time slot entry (1..max)</w:t>
            </w:r>
          </w:p>
        </w:tc>
        <w:tc>
          <w:tcPr>
            <w:tcW w:w="5670" w:type="dxa"/>
          </w:tcPr>
          <w:p w14:paraId="08F296BD" w14:textId="77777777" w:rsidR="008E3645" w:rsidRPr="00E9603C" w:rsidRDefault="008E3645" w:rsidP="008E3645">
            <w:pPr>
              <w:pStyle w:val="TAL"/>
            </w:pPr>
            <w:r w:rsidRPr="00E9603C">
              <w:t>List of time slots during the Analytics target period</w:t>
            </w:r>
            <w:r>
              <w:t>.</w:t>
            </w:r>
          </w:p>
        </w:tc>
      </w:tr>
      <w:tr w:rsidR="008E3645" w:rsidRPr="005D2CF1" w14:paraId="68E0F208" w14:textId="77777777" w:rsidTr="008E3645">
        <w:trPr>
          <w:cantSplit/>
          <w:jc w:val="center"/>
        </w:trPr>
        <w:tc>
          <w:tcPr>
            <w:tcW w:w="2882" w:type="dxa"/>
          </w:tcPr>
          <w:p w14:paraId="1A8013F7" w14:textId="77777777" w:rsidR="008E3645" w:rsidRPr="00E9603C" w:rsidRDefault="008E3645" w:rsidP="008E3645">
            <w:pPr>
              <w:pStyle w:val="TAL"/>
            </w:pPr>
            <w:r w:rsidRPr="00E9603C">
              <w:t xml:space="preserve">  &gt; Time slot start</w:t>
            </w:r>
          </w:p>
        </w:tc>
        <w:tc>
          <w:tcPr>
            <w:tcW w:w="5670" w:type="dxa"/>
          </w:tcPr>
          <w:p w14:paraId="3E8AAB78" w14:textId="77777777" w:rsidR="008E3645" w:rsidRPr="00E9603C" w:rsidRDefault="008E3645" w:rsidP="008E3645">
            <w:pPr>
              <w:pStyle w:val="TAL"/>
            </w:pPr>
            <w:r w:rsidRPr="00E9603C">
              <w:t>Time slot start within the Analytics target period</w:t>
            </w:r>
            <w:r>
              <w:t>.</w:t>
            </w:r>
          </w:p>
        </w:tc>
      </w:tr>
      <w:tr w:rsidR="008E3645" w:rsidRPr="005D2CF1" w14:paraId="637BB347" w14:textId="77777777" w:rsidTr="008E3645">
        <w:trPr>
          <w:cantSplit/>
          <w:jc w:val="center"/>
        </w:trPr>
        <w:tc>
          <w:tcPr>
            <w:tcW w:w="2882" w:type="dxa"/>
          </w:tcPr>
          <w:p w14:paraId="18B21C23" w14:textId="77777777" w:rsidR="008E3645" w:rsidRPr="00E9603C" w:rsidRDefault="008E3645" w:rsidP="008E3645">
            <w:pPr>
              <w:pStyle w:val="TAL"/>
            </w:pPr>
            <w:r w:rsidRPr="00E9603C">
              <w:t xml:space="preserve">  &gt; Duration</w:t>
            </w:r>
          </w:p>
        </w:tc>
        <w:tc>
          <w:tcPr>
            <w:tcW w:w="5670" w:type="dxa"/>
          </w:tcPr>
          <w:p w14:paraId="03EE2E87" w14:textId="77777777" w:rsidR="008E3645" w:rsidRPr="00E9603C" w:rsidRDefault="008E3645" w:rsidP="008E3645">
            <w:pPr>
              <w:pStyle w:val="TAL"/>
            </w:pPr>
            <w:r w:rsidRPr="00E9603C">
              <w:t>Duration of the time slot</w:t>
            </w:r>
            <w:r>
              <w:t>.</w:t>
            </w:r>
          </w:p>
        </w:tc>
      </w:tr>
      <w:tr w:rsidR="008E3645" w:rsidRPr="005D2CF1" w14:paraId="3F781225" w14:textId="77777777" w:rsidTr="008E3645">
        <w:trPr>
          <w:cantSplit/>
          <w:jc w:val="center"/>
        </w:trPr>
        <w:tc>
          <w:tcPr>
            <w:tcW w:w="2882" w:type="dxa"/>
          </w:tcPr>
          <w:p w14:paraId="1B999A83" w14:textId="77777777" w:rsidR="008E3645" w:rsidRPr="00E9603C" w:rsidRDefault="008E3645" w:rsidP="008E3645">
            <w:pPr>
              <w:pStyle w:val="TAL"/>
            </w:pPr>
            <w:r w:rsidRPr="00E9603C">
              <w:t xml:space="preserve">  &gt; Slice (1..max)</w:t>
            </w:r>
          </w:p>
        </w:tc>
        <w:tc>
          <w:tcPr>
            <w:tcW w:w="5670" w:type="dxa"/>
          </w:tcPr>
          <w:p w14:paraId="6EC966C2" w14:textId="77777777" w:rsidR="008E3645" w:rsidRPr="00E9603C" w:rsidRDefault="008E3645" w:rsidP="008E3645">
            <w:pPr>
              <w:pStyle w:val="TAL"/>
            </w:pPr>
            <w:r w:rsidRPr="00E9603C">
              <w:t>Observed slice statistics</w:t>
            </w:r>
            <w:r>
              <w:t>.</w:t>
            </w:r>
          </w:p>
        </w:tc>
      </w:tr>
      <w:tr w:rsidR="008E3645" w:rsidRPr="005D2CF1" w14:paraId="72E9718D" w14:textId="77777777" w:rsidTr="008E3645">
        <w:trPr>
          <w:cantSplit/>
          <w:jc w:val="center"/>
        </w:trPr>
        <w:tc>
          <w:tcPr>
            <w:tcW w:w="2882" w:type="dxa"/>
          </w:tcPr>
          <w:p w14:paraId="7C5CDE0B" w14:textId="77777777" w:rsidR="008E3645" w:rsidRPr="00E9603C" w:rsidRDefault="008E3645" w:rsidP="008E3645">
            <w:pPr>
              <w:pStyle w:val="TAL"/>
            </w:pPr>
            <w:r w:rsidRPr="00E9603C">
              <w:t xml:space="preserve">      &gt;&gt; S-NSSAI</w:t>
            </w:r>
          </w:p>
        </w:tc>
        <w:tc>
          <w:tcPr>
            <w:tcW w:w="5670" w:type="dxa"/>
          </w:tcPr>
          <w:p w14:paraId="11BF4C94" w14:textId="77777777" w:rsidR="008E3645" w:rsidRPr="00E9603C" w:rsidRDefault="008E3645" w:rsidP="008E3645">
            <w:pPr>
              <w:pStyle w:val="TAL"/>
            </w:pPr>
            <w:r w:rsidRPr="00E9603C">
              <w:t>Slice where the UE or group of UEs dispersed data</w:t>
            </w:r>
            <w:r>
              <w:t>.</w:t>
            </w:r>
          </w:p>
        </w:tc>
      </w:tr>
      <w:tr w:rsidR="008E3645" w:rsidRPr="005D2CF1" w14:paraId="1E33FDED" w14:textId="77777777" w:rsidTr="008E3645">
        <w:trPr>
          <w:cantSplit/>
          <w:jc w:val="center"/>
        </w:trPr>
        <w:tc>
          <w:tcPr>
            <w:tcW w:w="2882" w:type="dxa"/>
          </w:tcPr>
          <w:p w14:paraId="00B61960" w14:textId="77777777" w:rsidR="008E3645" w:rsidRPr="00E9603C" w:rsidRDefault="008E3645" w:rsidP="008E3645">
            <w:pPr>
              <w:pStyle w:val="TAL"/>
            </w:pPr>
            <w:r w:rsidRPr="00E9603C">
              <w:t xml:space="preserve">      &gt;&gt; Application ID (1..max)</w:t>
            </w:r>
          </w:p>
        </w:tc>
        <w:tc>
          <w:tcPr>
            <w:tcW w:w="5670" w:type="dxa"/>
          </w:tcPr>
          <w:p w14:paraId="64F821C2" w14:textId="77777777" w:rsidR="008E3645" w:rsidRPr="00E9603C" w:rsidRDefault="008E3645" w:rsidP="008E3645">
            <w:pPr>
              <w:pStyle w:val="TAL"/>
            </w:pPr>
            <w:r w:rsidRPr="00E9603C">
              <w:t>To identify the application for the UE at the slice</w:t>
            </w:r>
            <w:r>
              <w:t>.</w:t>
            </w:r>
          </w:p>
        </w:tc>
      </w:tr>
      <w:tr w:rsidR="008E3645" w:rsidRPr="005D2CF1" w14:paraId="084A8338" w14:textId="77777777" w:rsidTr="008E3645">
        <w:trPr>
          <w:cantSplit/>
          <w:jc w:val="center"/>
        </w:trPr>
        <w:tc>
          <w:tcPr>
            <w:tcW w:w="2882" w:type="dxa"/>
          </w:tcPr>
          <w:p w14:paraId="4BA121FF" w14:textId="77777777" w:rsidR="008E3645" w:rsidRPr="00E9603C" w:rsidRDefault="008E3645" w:rsidP="008E3645">
            <w:pPr>
              <w:pStyle w:val="TAL"/>
            </w:pPr>
            <w:r w:rsidRPr="00E9603C">
              <w:t xml:space="preserve">      &gt;&gt;&gt; Data dispersed</w:t>
            </w:r>
          </w:p>
        </w:tc>
        <w:tc>
          <w:tcPr>
            <w:tcW w:w="5670" w:type="dxa"/>
          </w:tcPr>
          <w:p w14:paraId="7FA2169D" w14:textId="77777777" w:rsidR="008E3645" w:rsidRPr="00E9603C" w:rsidRDefault="008E3645" w:rsidP="008E3645">
            <w:pPr>
              <w:pStyle w:val="TAL"/>
            </w:pPr>
            <w:r w:rsidRPr="00E9603C">
              <w:t>Data volume dispersed at this slice and application, if application ID is provided.</w:t>
            </w:r>
          </w:p>
        </w:tc>
      </w:tr>
      <w:tr w:rsidR="008E3645" w:rsidRPr="005D2CF1" w14:paraId="0BF40852" w14:textId="77777777" w:rsidTr="008E3645">
        <w:trPr>
          <w:cantSplit/>
          <w:jc w:val="center"/>
        </w:trPr>
        <w:tc>
          <w:tcPr>
            <w:tcW w:w="2882" w:type="dxa"/>
          </w:tcPr>
          <w:p w14:paraId="2D98AA53" w14:textId="77777777" w:rsidR="008E3645" w:rsidRPr="00E9603C" w:rsidRDefault="008E3645" w:rsidP="008E3645">
            <w:pPr>
              <w:pStyle w:val="TAL"/>
            </w:pPr>
            <w:r w:rsidRPr="00E9603C">
              <w:t xml:space="preserve">      &gt;&gt; Data classification</w:t>
            </w:r>
          </w:p>
        </w:tc>
        <w:tc>
          <w:tcPr>
            <w:tcW w:w="5670" w:type="dxa"/>
          </w:tcPr>
          <w:p w14:paraId="54CB07B8" w14:textId="77777777" w:rsidR="008E3645" w:rsidRPr="00E9603C" w:rsidRDefault="008E3645" w:rsidP="008E3645">
            <w:pPr>
              <w:pStyle w:val="TAL"/>
            </w:pPr>
            <w:r w:rsidRPr="00E9603C">
              <w:t>Data mobility classification for slice: fixed, camper, traveller</w:t>
            </w:r>
            <w:r>
              <w:t>.</w:t>
            </w:r>
          </w:p>
        </w:tc>
      </w:tr>
      <w:tr w:rsidR="008E3645" w:rsidRPr="005D2CF1" w14:paraId="60DC5708" w14:textId="77777777" w:rsidTr="008E3645">
        <w:trPr>
          <w:cantSplit/>
          <w:jc w:val="center"/>
        </w:trPr>
        <w:tc>
          <w:tcPr>
            <w:tcW w:w="2882" w:type="dxa"/>
          </w:tcPr>
          <w:p w14:paraId="2BEFE98A" w14:textId="77777777" w:rsidR="008E3645" w:rsidRPr="00E9603C" w:rsidRDefault="008E3645" w:rsidP="008E3645">
            <w:pPr>
              <w:pStyle w:val="TAL"/>
            </w:pPr>
            <w:r w:rsidRPr="00E9603C">
              <w:t xml:space="preserve">      &gt;&gt; Data ranking</w:t>
            </w:r>
          </w:p>
        </w:tc>
        <w:tc>
          <w:tcPr>
            <w:tcW w:w="5670" w:type="dxa"/>
          </w:tcPr>
          <w:p w14:paraId="2DDF0C01" w14:textId="77777777" w:rsidR="008E3645" w:rsidRPr="00E9603C" w:rsidRDefault="008E3645" w:rsidP="008E3645">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E3645" w:rsidRPr="005D2CF1" w14:paraId="6DCE0AA0" w14:textId="77777777" w:rsidTr="008E3645">
        <w:trPr>
          <w:cantSplit/>
          <w:jc w:val="center"/>
        </w:trPr>
        <w:tc>
          <w:tcPr>
            <w:tcW w:w="2882" w:type="dxa"/>
          </w:tcPr>
          <w:p w14:paraId="0003B17D"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28BCCB3F" w14:textId="77777777" w:rsidR="008E3645" w:rsidRDefault="008E3645" w:rsidP="008E3645">
            <w:pPr>
              <w:pStyle w:val="TAL"/>
            </w:pPr>
            <w:r>
              <w:t>Percentile ranking of the UE in the Cumulative Distribution Function of data usage for the population of all UEs served by the slice.</w:t>
            </w:r>
          </w:p>
        </w:tc>
      </w:tr>
      <w:tr w:rsidR="008E3645" w:rsidRPr="005D2CF1" w14:paraId="50721F4D" w14:textId="77777777" w:rsidTr="008E3645">
        <w:trPr>
          <w:cantSplit/>
          <w:jc w:val="center"/>
        </w:trPr>
        <w:tc>
          <w:tcPr>
            <w:tcW w:w="2882" w:type="dxa"/>
          </w:tcPr>
          <w:p w14:paraId="147A8284" w14:textId="77777777" w:rsidR="008E3645" w:rsidRDefault="008E3645" w:rsidP="008E3645">
            <w:pPr>
              <w:pStyle w:val="TAL"/>
            </w:pPr>
            <w:r w:rsidRPr="00E9603C">
              <w:t xml:space="preserve">      &gt;&gt; Ratio</w:t>
            </w:r>
          </w:p>
        </w:tc>
        <w:tc>
          <w:tcPr>
            <w:tcW w:w="5670" w:type="dxa"/>
          </w:tcPr>
          <w:p w14:paraId="3AEDD0DA"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F18988F" w14:textId="77777777" w:rsidTr="008E3645">
        <w:trPr>
          <w:cantSplit/>
          <w:jc w:val="center"/>
        </w:trPr>
        <w:tc>
          <w:tcPr>
            <w:tcW w:w="8552" w:type="dxa"/>
            <w:gridSpan w:val="2"/>
          </w:tcPr>
          <w:p w14:paraId="45279A39"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460F7" w14:textId="77777777" w:rsidR="008E3645" w:rsidRPr="00E9603C" w:rsidRDefault="008E3645" w:rsidP="008E3645">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3DA15B99" w14:textId="77777777" w:rsidR="008E3645" w:rsidRPr="005D2CF1" w:rsidRDefault="008E3645" w:rsidP="008E3645">
      <w:pPr>
        <w:pStyle w:val="FP"/>
        <w:rPr>
          <w:lang w:eastAsia="zh-CN"/>
        </w:rPr>
      </w:pPr>
    </w:p>
    <w:p w14:paraId="7243D884" w14:textId="77777777" w:rsidR="008E3645" w:rsidRDefault="008E3645" w:rsidP="008E3645">
      <w:pPr>
        <w:pStyle w:val="EditorsNote"/>
      </w:pPr>
      <w:r>
        <w:t>Editor note:</w:t>
      </w:r>
      <w:r>
        <w:tab/>
        <w:t>Consider the addition of "&gt;&gt;Bandwidth" into tables 6.10.3.1-3 and 6.10.3.1-4, which is the utilized bandwidth at the slice calculated by the NWDAF as the volume over the period. See also SA WG5 Liaison letter S2-2008361 (S5-205436).</w:t>
      </w:r>
    </w:p>
    <w:p w14:paraId="2FD63B49" w14:textId="77777777" w:rsidR="008E3645" w:rsidRDefault="008E3645" w:rsidP="008E3645">
      <w:pPr>
        <w:pStyle w:val="TH"/>
      </w:pPr>
      <w:r>
        <w:lastRenderedPageBreak/>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EA032FB" w14:textId="77777777" w:rsidTr="008E3645">
        <w:trPr>
          <w:cantSplit/>
          <w:jc w:val="center"/>
        </w:trPr>
        <w:tc>
          <w:tcPr>
            <w:tcW w:w="2882" w:type="dxa"/>
          </w:tcPr>
          <w:p w14:paraId="48AD38C2" w14:textId="77777777" w:rsidR="008E3645" w:rsidRPr="005D2CF1" w:rsidRDefault="008E3645" w:rsidP="008E3645">
            <w:pPr>
              <w:pStyle w:val="TAH"/>
            </w:pPr>
            <w:r w:rsidRPr="005D2CF1">
              <w:t>Information</w:t>
            </w:r>
          </w:p>
        </w:tc>
        <w:tc>
          <w:tcPr>
            <w:tcW w:w="5670" w:type="dxa"/>
          </w:tcPr>
          <w:p w14:paraId="38675121" w14:textId="77777777" w:rsidR="008E3645" w:rsidRPr="005D2CF1" w:rsidRDefault="008E3645" w:rsidP="008E3645">
            <w:pPr>
              <w:pStyle w:val="TAH"/>
            </w:pPr>
            <w:r w:rsidRPr="005D2CF1">
              <w:t>Description</w:t>
            </w:r>
          </w:p>
        </w:tc>
      </w:tr>
      <w:tr w:rsidR="008E3645" w:rsidRPr="005D2CF1" w14:paraId="712F87EC" w14:textId="77777777" w:rsidTr="008E3645">
        <w:trPr>
          <w:cantSplit/>
          <w:jc w:val="center"/>
        </w:trPr>
        <w:tc>
          <w:tcPr>
            <w:tcW w:w="2882" w:type="dxa"/>
          </w:tcPr>
          <w:p w14:paraId="12D0B8C7" w14:textId="77777777" w:rsidR="008E3645" w:rsidRPr="005D2CF1" w:rsidRDefault="008E3645" w:rsidP="008E3645">
            <w:pPr>
              <w:pStyle w:val="TAL"/>
              <w:rPr>
                <w:rFonts w:eastAsia="MS Mincho"/>
              </w:rPr>
            </w:pPr>
            <w:r w:rsidRPr="00E9603C">
              <w:t>UE group ID or UE ID</w:t>
            </w:r>
          </w:p>
        </w:tc>
        <w:tc>
          <w:tcPr>
            <w:tcW w:w="5670" w:type="dxa"/>
          </w:tcPr>
          <w:p w14:paraId="6C4D6BDA"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7A05FC8D" w14:textId="77777777" w:rsidTr="008E3645">
        <w:trPr>
          <w:cantSplit/>
          <w:jc w:val="center"/>
        </w:trPr>
        <w:tc>
          <w:tcPr>
            <w:tcW w:w="2882" w:type="dxa"/>
          </w:tcPr>
          <w:p w14:paraId="477E6125" w14:textId="77777777" w:rsidR="008E3645" w:rsidRPr="00E9603C" w:rsidRDefault="008E3645" w:rsidP="008E3645">
            <w:pPr>
              <w:pStyle w:val="TAL"/>
            </w:pPr>
            <w:r w:rsidRPr="00E9603C">
              <w:t>Time slot entry (1..max)</w:t>
            </w:r>
          </w:p>
        </w:tc>
        <w:tc>
          <w:tcPr>
            <w:tcW w:w="5670" w:type="dxa"/>
          </w:tcPr>
          <w:p w14:paraId="56619E62" w14:textId="77777777" w:rsidR="008E3645" w:rsidRPr="00E9603C" w:rsidRDefault="008E3645" w:rsidP="008E3645">
            <w:pPr>
              <w:pStyle w:val="TAL"/>
            </w:pPr>
            <w:r w:rsidRPr="00E9603C">
              <w:t>List of time slots during the Analytics target period</w:t>
            </w:r>
            <w:r>
              <w:t>.</w:t>
            </w:r>
          </w:p>
        </w:tc>
      </w:tr>
      <w:tr w:rsidR="008E3645" w:rsidRPr="005D2CF1" w14:paraId="42ABE42A" w14:textId="77777777" w:rsidTr="008E3645">
        <w:trPr>
          <w:cantSplit/>
          <w:jc w:val="center"/>
        </w:trPr>
        <w:tc>
          <w:tcPr>
            <w:tcW w:w="2882" w:type="dxa"/>
          </w:tcPr>
          <w:p w14:paraId="52B69D17" w14:textId="77777777" w:rsidR="008E3645" w:rsidRPr="00E9603C" w:rsidRDefault="008E3645" w:rsidP="008E3645">
            <w:pPr>
              <w:pStyle w:val="TAL"/>
            </w:pPr>
            <w:r w:rsidRPr="00E9603C">
              <w:t xml:space="preserve">  &gt; Time slot start</w:t>
            </w:r>
          </w:p>
        </w:tc>
        <w:tc>
          <w:tcPr>
            <w:tcW w:w="5670" w:type="dxa"/>
          </w:tcPr>
          <w:p w14:paraId="42B55C8A" w14:textId="77777777" w:rsidR="008E3645" w:rsidRPr="00E9603C" w:rsidRDefault="008E3645" w:rsidP="008E3645">
            <w:pPr>
              <w:pStyle w:val="TAL"/>
            </w:pPr>
            <w:r w:rsidRPr="00E9603C">
              <w:t>Time slot start within the Analytics target period</w:t>
            </w:r>
            <w:r>
              <w:t>.</w:t>
            </w:r>
          </w:p>
        </w:tc>
      </w:tr>
      <w:tr w:rsidR="008E3645" w:rsidRPr="005D2CF1" w14:paraId="04786CAF" w14:textId="77777777" w:rsidTr="008E3645">
        <w:trPr>
          <w:cantSplit/>
          <w:jc w:val="center"/>
        </w:trPr>
        <w:tc>
          <w:tcPr>
            <w:tcW w:w="2882" w:type="dxa"/>
          </w:tcPr>
          <w:p w14:paraId="575CE46A" w14:textId="77777777" w:rsidR="008E3645" w:rsidRPr="00E9603C" w:rsidRDefault="008E3645" w:rsidP="008E3645">
            <w:pPr>
              <w:pStyle w:val="TAL"/>
            </w:pPr>
            <w:r w:rsidRPr="00E9603C">
              <w:t xml:space="preserve">  &gt; Duration</w:t>
            </w:r>
          </w:p>
        </w:tc>
        <w:tc>
          <w:tcPr>
            <w:tcW w:w="5670" w:type="dxa"/>
          </w:tcPr>
          <w:p w14:paraId="21B3A973" w14:textId="77777777" w:rsidR="008E3645" w:rsidRPr="00E9603C" w:rsidRDefault="008E3645" w:rsidP="008E3645">
            <w:pPr>
              <w:pStyle w:val="TAL"/>
            </w:pPr>
            <w:r w:rsidRPr="00E9603C">
              <w:t>Duration of the time slot</w:t>
            </w:r>
            <w:r>
              <w:t>.</w:t>
            </w:r>
          </w:p>
        </w:tc>
      </w:tr>
      <w:tr w:rsidR="008E3645" w:rsidRPr="005D2CF1" w14:paraId="1F1ACAF9" w14:textId="77777777" w:rsidTr="008E3645">
        <w:trPr>
          <w:cantSplit/>
          <w:jc w:val="center"/>
        </w:trPr>
        <w:tc>
          <w:tcPr>
            <w:tcW w:w="2882" w:type="dxa"/>
          </w:tcPr>
          <w:p w14:paraId="1AEE2921" w14:textId="77777777" w:rsidR="008E3645" w:rsidRPr="00E9603C" w:rsidRDefault="008E3645" w:rsidP="008E3645">
            <w:pPr>
              <w:pStyle w:val="TAL"/>
            </w:pPr>
            <w:r w:rsidRPr="00E9603C">
              <w:t xml:space="preserve">  &gt; Slice (1..max)</w:t>
            </w:r>
          </w:p>
        </w:tc>
        <w:tc>
          <w:tcPr>
            <w:tcW w:w="5670" w:type="dxa"/>
          </w:tcPr>
          <w:p w14:paraId="3DAC8944" w14:textId="77777777" w:rsidR="008E3645" w:rsidRPr="00E9603C" w:rsidRDefault="008E3645" w:rsidP="008E3645">
            <w:pPr>
              <w:pStyle w:val="TAL"/>
            </w:pPr>
            <w:r w:rsidRPr="00E9603C">
              <w:t>Predicted slice during the Analytics target period</w:t>
            </w:r>
            <w:r>
              <w:t>.</w:t>
            </w:r>
          </w:p>
        </w:tc>
      </w:tr>
      <w:tr w:rsidR="008E3645" w:rsidRPr="005D2CF1" w14:paraId="2E39C4F3" w14:textId="77777777" w:rsidTr="008E3645">
        <w:trPr>
          <w:cantSplit/>
          <w:jc w:val="center"/>
        </w:trPr>
        <w:tc>
          <w:tcPr>
            <w:tcW w:w="2882" w:type="dxa"/>
          </w:tcPr>
          <w:p w14:paraId="61E9810E" w14:textId="77777777" w:rsidR="008E3645" w:rsidRPr="00E9603C" w:rsidRDefault="008E3645" w:rsidP="008E3645">
            <w:pPr>
              <w:pStyle w:val="TAL"/>
            </w:pPr>
            <w:r w:rsidRPr="00E9603C">
              <w:t xml:space="preserve">      &gt;&gt; S-NSSAI</w:t>
            </w:r>
          </w:p>
        </w:tc>
        <w:tc>
          <w:tcPr>
            <w:tcW w:w="5670" w:type="dxa"/>
          </w:tcPr>
          <w:p w14:paraId="5608E4AE" w14:textId="77777777" w:rsidR="008E3645" w:rsidRPr="00E9603C" w:rsidRDefault="008E3645" w:rsidP="008E3645">
            <w:pPr>
              <w:pStyle w:val="TAL"/>
            </w:pPr>
            <w:r w:rsidRPr="00E9603C">
              <w:t>Slice where the UE is predicted to disperse its data</w:t>
            </w:r>
            <w:r>
              <w:t>.</w:t>
            </w:r>
          </w:p>
        </w:tc>
      </w:tr>
      <w:tr w:rsidR="008E3645" w:rsidRPr="005D2CF1" w14:paraId="41577379" w14:textId="77777777" w:rsidTr="008E3645">
        <w:trPr>
          <w:cantSplit/>
          <w:jc w:val="center"/>
        </w:trPr>
        <w:tc>
          <w:tcPr>
            <w:tcW w:w="2882" w:type="dxa"/>
          </w:tcPr>
          <w:p w14:paraId="79455AAB" w14:textId="77777777" w:rsidR="008E3645" w:rsidRPr="00E9603C" w:rsidRDefault="008E3645" w:rsidP="008E3645">
            <w:pPr>
              <w:pStyle w:val="TAL"/>
            </w:pPr>
            <w:r w:rsidRPr="00E9603C">
              <w:t xml:space="preserve">      &gt;&gt; Application ID (1..max)</w:t>
            </w:r>
          </w:p>
        </w:tc>
        <w:tc>
          <w:tcPr>
            <w:tcW w:w="5670" w:type="dxa"/>
          </w:tcPr>
          <w:p w14:paraId="74B43B64" w14:textId="77777777" w:rsidR="008E3645" w:rsidRPr="00E9603C" w:rsidRDefault="008E3645" w:rsidP="008E3645">
            <w:pPr>
              <w:pStyle w:val="TAL"/>
            </w:pPr>
            <w:r w:rsidRPr="00E9603C">
              <w:t>To identify the application for the UE at the slice</w:t>
            </w:r>
            <w:r>
              <w:t>.</w:t>
            </w:r>
          </w:p>
        </w:tc>
      </w:tr>
      <w:tr w:rsidR="008E3645" w:rsidRPr="005D2CF1" w14:paraId="35DC34A4" w14:textId="77777777" w:rsidTr="008E3645">
        <w:trPr>
          <w:cantSplit/>
          <w:jc w:val="center"/>
        </w:trPr>
        <w:tc>
          <w:tcPr>
            <w:tcW w:w="2882" w:type="dxa"/>
          </w:tcPr>
          <w:p w14:paraId="52F5C472" w14:textId="77777777" w:rsidR="008E3645" w:rsidRPr="00E9603C" w:rsidRDefault="008E3645" w:rsidP="008E3645">
            <w:pPr>
              <w:pStyle w:val="TAL"/>
            </w:pPr>
            <w:r w:rsidRPr="00E9603C">
              <w:t xml:space="preserve">      &gt;&gt;&gt; Data dispersion</w:t>
            </w:r>
          </w:p>
        </w:tc>
        <w:tc>
          <w:tcPr>
            <w:tcW w:w="5670" w:type="dxa"/>
          </w:tcPr>
          <w:p w14:paraId="397E1AF0" w14:textId="77777777" w:rsidR="008E3645" w:rsidRPr="00E9603C" w:rsidRDefault="008E3645" w:rsidP="008E3645">
            <w:pPr>
              <w:pStyle w:val="TAL"/>
            </w:pPr>
            <w:r w:rsidRPr="00E9603C">
              <w:t>Data volume dispersion prediction at this slice and application, if application ID is provided.</w:t>
            </w:r>
          </w:p>
        </w:tc>
      </w:tr>
      <w:tr w:rsidR="008E3645" w:rsidRPr="005D2CF1" w14:paraId="1160DBCF" w14:textId="77777777" w:rsidTr="008E3645">
        <w:trPr>
          <w:cantSplit/>
          <w:jc w:val="center"/>
        </w:trPr>
        <w:tc>
          <w:tcPr>
            <w:tcW w:w="2882" w:type="dxa"/>
          </w:tcPr>
          <w:p w14:paraId="5BDC4E0B" w14:textId="77777777" w:rsidR="008E3645" w:rsidRPr="00E9603C" w:rsidRDefault="008E3645" w:rsidP="008E3645">
            <w:pPr>
              <w:pStyle w:val="TAL"/>
            </w:pPr>
            <w:r w:rsidRPr="00E9603C">
              <w:t xml:space="preserve">      &gt;&gt;</w:t>
            </w:r>
            <w:r>
              <w:t>&gt;&gt;</w:t>
            </w:r>
            <w:r w:rsidRPr="00E9603C">
              <w:t xml:space="preserve"> Confidence</w:t>
            </w:r>
          </w:p>
        </w:tc>
        <w:tc>
          <w:tcPr>
            <w:tcW w:w="5670" w:type="dxa"/>
          </w:tcPr>
          <w:p w14:paraId="2DAAED5D" w14:textId="77777777" w:rsidR="008E3645" w:rsidRPr="00E9603C" w:rsidRDefault="008E3645" w:rsidP="008E3645">
            <w:pPr>
              <w:pStyle w:val="TAL"/>
            </w:pPr>
            <w:r w:rsidRPr="00E9603C">
              <w:t>Confidence of this prediction (i.e. data to be dispersed at this slice)</w:t>
            </w:r>
            <w:r>
              <w:t>.</w:t>
            </w:r>
          </w:p>
        </w:tc>
      </w:tr>
      <w:tr w:rsidR="008E3645" w:rsidRPr="005D2CF1" w14:paraId="7BDE2645" w14:textId="77777777" w:rsidTr="008E3645">
        <w:trPr>
          <w:cantSplit/>
          <w:jc w:val="center"/>
        </w:trPr>
        <w:tc>
          <w:tcPr>
            <w:tcW w:w="2882" w:type="dxa"/>
          </w:tcPr>
          <w:p w14:paraId="4BDD5191" w14:textId="77777777" w:rsidR="008E3645" w:rsidRPr="00E9603C" w:rsidRDefault="008E3645" w:rsidP="008E3645">
            <w:pPr>
              <w:pStyle w:val="TAL"/>
            </w:pPr>
            <w:r w:rsidRPr="00E9603C">
              <w:t xml:space="preserve">      &gt;&gt; Data classification</w:t>
            </w:r>
          </w:p>
        </w:tc>
        <w:tc>
          <w:tcPr>
            <w:tcW w:w="5670" w:type="dxa"/>
          </w:tcPr>
          <w:p w14:paraId="048EF874" w14:textId="77777777" w:rsidR="008E3645" w:rsidRPr="00E9603C" w:rsidRDefault="008E3645" w:rsidP="008E3645">
            <w:pPr>
              <w:pStyle w:val="TAL"/>
            </w:pPr>
            <w:r w:rsidRPr="00E9603C">
              <w:t>Data mobility classification for this slice: fixed, camper, traveller</w:t>
            </w:r>
            <w:r>
              <w:t>.</w:t>
            </w:r>
          </w:p>
        </w:tc>
      </w:tr>
      <w:tr w:rsidR="008E3645" w:rsidRPr="005D2CF1" w14:paraId="132ADBD1" w14:textId="77777777" w:rsidTr="008E3645">
        <w:trPr>
          <w:cantSplit/>
          <w:jc w:val="center"/>
        </w:trPr>
        <w:tc>
          <w:tcPr>
            <w:tcW w:w="2882" w:type="dxa"/>
          </w:tcPr>
          <w:p w14:paraId="146F24BF"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06E17AA6" w14:textId="77777777" w:rsidR="008E3645" w:rsidRDefault="008E3645" w:rsidP="008E3645">
            <w:pPr>
              <w:pStyle w:val="TAL"/>
            </w:pPr>
            <w:r w:rsidRPr="00E9603C">
              <w:t>Confidence of this prediction (i.e. mobility classification at this slice)</w:t>
            </w:r>
            <w:r>
              <w:t>.</w:t>
            </w:r>
          </w:p>
        </w:tc>
      </w:tr>
      <w:tr w:rsidR="008E3645" w:rsidRPr="005D2CF1" w14:paraId="46BA4D8A" w14:textId="77777777" w:rsidTr="008E3645">
        <w:trPr>
          <w:cantSplit/>
          <w:jc w:val="center"/>
        </w:trPr>
        <w:tc>
          <w:tcPr>
            <w:tcW w:w="2882" w:type="dxa"/>
          </w:tcPr>
          <w:p w14:paraId="6E3FAC87" w14:textId="77777777" w:rsidR="008E3645" w:rsidRDefault="008E3645" w:rsidP="008E3645">
            <w:pPr>
              <w:pStyle w:val="TAL"/>
            </w:pPr>
            <w:r w:rsidRPr="00E9603C">
              <w:t xml:space="preserve">      &gt;&gt; Data ranking</w:t>
            </w:r>
          </w:p>
        </w:tc>
        <w:tc>
          <w:tcPr>
            <w:tcW w:w="5670" w:type="dxa"/>
          </w:tcPr>
          <w:p w14:paraId="1BCA9B73" w14:textId="77777777" w:rsidR="008E3645" w:rsidRDefault="008E3645" w:rsidP="008E3645">
            <w:pPr>
              <w:pStyle w:val="TAL"/>
            </w:pPr>
            <w:r>
              <w:t>R</w:t>
            </w:r>
            <w:r w:rsidRPr="00E9603C">
              <w:t xml:space="preserve">anking of </w:t>
            </w:r>
            <w:r>
              <w:t xml:space="preserve">UE </w:t>
            </w:r>
            <w:r w:rsidRPr="00E9603C">
              <w:t>data usage at this slice</w:t>
            </w:r>
            <w:r>
              <w:t>. See NOTE 2.</w:t>
            </w:r>
          </w:p>
        </w:tc>
      </w:tr>
      <w:tr w:rsidR="008E3645" w:rsidRPr="005D2CF1" w14:paraId="34D6244F" w14:textId="77777777" w:rsidTr="008E3645">
        <w:trPr>
          <w:cantSplit/>
          <w:jc w:val="center"/>
        </w:trPr>
        <w:tc>
          <w:tcPr>
            <w:tcW w:w="2882" w:type="dxa"/>
          </w:tcPr>
          <w:p w14:paraId="743D7AE6" w14:textId="77777777" w:rsidR="008E3645" w:rsidRPr="00E9603C" w:rsidRDefault="008E3645" w:rsidP="008E3645">
            <w:pPr>
              <w:pStyle w:val="TAL"/>
            </w:pPr>
            <w:r>
              <w:t xml:space="preserve">     </w:t>
            </w:r>
            <w:r w:rsidRPr="00E9603C">
              <w:t>&gt;&gt; Data</w:t>
            </w:r>
            <w:r>
              <w:t xml:space="preserve"> percentile</w:t>
            </w:r>
            <w:r w:rsidRPr="00E9603C">
              <w:t xml:space="preserve"> ranking</w:t>
            </w:r>
          </w:p>
        </w:tc>
        <w:tc>
          <w:tcPr>
            <w:tcW w:w="5670" w:type="dxa"/>
          </w:tcPr>
          <w:p w14:paraId="75A0CC9A" w14:textId="77777777" w:rsidR="008E3645" w:rsidRDefault="008E3645" w:rsidP="008E3645">
            <w:pPr>
              <w:pStyle w:val="TAL"/>
            </w:pPr>
            <w:r>
              <w:t>Percentile ranking of the UE in the Cumulative Distribution Function of data usage for the population of all UEs served by the slice.</w:t>
            </w:r>
          </w:p>
        </w:tc>
      </w:tr>
      <w:tr w:rsidR="008E3645" w:rsidRPr="005D2CF1" w14:paraId="1078C633" w14:textId="77777777" w:rsidTr="008E3645">
        <w:trPr>
          <w:cantSplit/>
          <w:jc w:val="center"/>
        </w:trPr>
        <w:tc>
          <w:tcPr>
            <w:tcW w:w="2882" w:type="dxa"/>
          </w:tcPr>
          <w:p w14:paraId="163BC7FD" w14:textId="77777777" w:rsidR="008E3645" w:rsidRDefault="008E3645" w:rsidP="008E3645">
            <w:pPr>
              <w:pStyle w:val="TAL"/>
            </w:pPr>
            <w:r w:rsidRPr="00E9603C">
              <w:t xml:space="preserve">      &gt;&gt;</w:t>
            </w:r>
            <w:r>
              <w:t>&gt;</w:t>
            </w:r>
            <w:r w:rsidRPr="00E9603C">
              <w:t xml:space="preserve"> Confidence</w:t>
            </w:r>
          </w:p>
        </w:tc>
        <w:tc>
          <w:tcPr>
            <w:tcW w:w="5670" w:type="dxa"/>
          </w:tcPr>
          <w:p w14:paraId="0E73EDDC" w14:textId="77777777" w:rsidR="008E3645" w:rsidRDefault="008E3645" w:rsidP="008E3645">
            <w:pPr>
              <w:pStyle w:val="TAL"/>
            </w:pPr>
            <w:r w:rsidRPr="00E9603C">
              <w:t>Confidence of this prediction (i.e. percentile ranking at this slice)</w:t>
            </w:r>
            <w:r>
              <w:t>.</w:t>
            </w:r>
          </w:p>
        </w:tc>
      </w:tr>
      <w:tr w:rsidR="008E3645" w:rsidRPr="005D2CF1" w14:paraId="79324675" w14:textId="77777777" w:rsidTr="008E3645">
        <w:trPr>
          <w:cantSplit/>
          <w:jc w:val="center"/>
        </w:trPr>
        <w:tc>
          <w:tcPr>
            <w:tcW w:w="2882" w:type="dxa"/>
          </w:tcPr>
          <w:p w14:paraId="04584BA0" w14:textId="77777777" w:rsidR="008E3645" w:rsidRPr="00E9603C" w:rsidRDefault="008E3645" w:rsidP="008E3645">
            <w:pPr>
              <w:pStyle w:val="TAL"/>
            </w:pPr>
            <w:r w:rsidRPr="00E9603C">
              <w:t xml:space="preserve">      &gt;&gt; Ratio</w:t>
            </w:r>
          </w:p>
        </w:tc>
        <w:tc>
          <w:tcPr>
            <w:tcW w:w="5670" w:type="dxa"/>
          </w:tcPr>
          <w:p w14:paraId="4A59FC56"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4223F9C9" w14:textId="77777777" w:rsidTr="008E3645">
        <w:trPr>
          <w:cantSplit/>
          <w:jc w:val="center"/>
        </w:trPr>
        <w:tc>
          <w:tcPr>
            <w:tcW w:w="8552" w:type="dxa"/>
            <w:gridSpan w:val="2"/>
          </w:tcPr>
          <w:p w14:paraId="18C5E0D4"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EF543" w14:textId="77777777" w:rsidR="008E3645" w:rsidRPr="00E9603C" w:rsidRDefault="008E3645" w:rsidP="008E3645">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793263F7" w14:textId="77777777" w:rsidR="008E3645" w:rsidRPr="005D2CF1" w:rsidRDefault="008E3645" w:rsidP="008E3645">
      <w:pPr>
        <w:pStyle w:val="FP"/>
        <w:rPr>
          <w:lang w:eastAsia="zh-CN"/>
        </w:rPr>
      </w:pPr>
    </w:p>
    <w:p w14:paraId="1D31F3AB" w14:textId="77777777" w:rsidR="008E3645" w:rsidRDefault="008E3645" w:rsidP="008E3645">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205DA131" w14:textId="77777777" w:rsidR="008E3645" w:rsidRDefault="008E3645" w:rsidP="008E3645">
      <w:pPr>
        <w:pStyle w:val="Heading4"/>
      </w:pPr>
      <w:bookmarkStart w:id="84" w:name="_Toc68001609"/>
      <w:r>
        <w:t>6.10.3.2</w:t>
      </w:r>
      <w:r>
        <w:tab/>
        <w:t>Transactions Dispersion Analysis</w:t>
      </w:r>
      <w:bookmarkEnd w:id="84"/>
    </w:p>
    <w:p w14:paraId="42FDA5E0" w14:textId="77777777" w:rsidR="008E3645" w:rsidRDefault="008E3645" w:rsidP="008E3645">
      <w:r>
        <w:t>The transaction (MM and MS messages) dispersion analytics results provided by the NWDAF can be UE transaction dispersion statistics as defined in Table 6.10.3.2-1 and/or UE transaction dispersion predications as defined in Table 6.10.3.2-2:</w:t>
      </w:r>
    </w:p>
    <w:p w14:paraId="17D14A62" w14:textId="77777777" w:rsidR="008E3645" w:rsidRDefault="008E3645" w:rsidP="008E3645">
      <w:pPr>
        <w:pStyle w:val="TH"/>
      </w:pPr>
      <w:r>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1B1706A" w14:textId="77777777" w:rsidTr="008E3645">
        <w:trPr>
          <w:cantSplit/>
          <w:jc w:val="center"/>
        </w:trPr>
        <w:tc>
          <w:tcPr>
            <w:tcW w:w="2882" w:type="dxa"/>
          </w:tcPr>
          <w:p w14:paraId="531F5A6E" w14:textId="77777777" w:rsidR="008E3645" w:rsidRPr="005D2CF1" w:rsidRDefault="008E3645" w:rsidP="008E3645">
            <w:pPr>
              <w:pStyle w:val="TAH"/>
            </w:pPr>
            <w:r w:rsidRPr="005D2CF1">
              <w:t>Information</w:t>
            </w:r>
          </w:p>
        </w:tc>
        <w:tc>
          <w:tcPr>
            <w:tcW w:w="5670" w:type="dxa"/>
          </w:tcPr>
          <w:p w14:paraId="74DD1D14" w14:textId="77777777" w:rsidR="008E3645" w:rsidRPr="005D2CF1" w:rsidRDefault="008E3645" w:rsidP="008E3645">
            <w:pPr>
              <w:pStyle w:val="TAH"/>
            </w:pPr>
            <w:r w:rsidRPr="005D2CF1">
              <w:t>Description</w:t>
            </w:r>
          </w:p>
        </w:tc>
      </w:tr>
      <w:tr w:rsidR="008E3645" w:rsidRPr="005D2CF1" w14:paraId="4606E8C9" w14:textId="77777777" w:rsidTr="008E3645">
        <w:trPr>
          <w:cantSplit/>
          <w:jc w:val="center"/>
        </w:trPr>
        <w:tc>
          <w:tcPr>
            <w:tcW w:w="2882" w:type="dxa"/>
          </w:tcPr>
          <w:p w14:paraId="6F327EED" w14:textId="77777777" w:rsidR="008E3645" w:rsidRPr="005D2CF1" w:rsidRDefault="008E3645" w:rsidP="008E3645">
            <w:pPr>
              <w:pStyle w:val="TAL"/>
              <w:rPr>
                <w:rFonts w:eastAsia="MS Mincho"/>
              </w:rPr>
            </w:pPr>
            <w:r w:rsidRPr="00E9603C">
              <w:t>UE group ID or UE ID</w:t>
            </w:r>
          </w:p>
        </w:tc>
        <w:tc>
          <w:tcPr>
            <w:tcW w:w="5670" w:type="dxa"/>
          </w:tcPr>
          <w:p w14:paraId="7F3C43ED"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2C097A7F" w14:textId="77777777" w:rsidTr="008E3645">
        <w:trPr>
          <w:cantSplit/>
          <w:jc w:val="center"/>
        </w:trPr>
        <w:tc>
          <w:tcPr>
            <w:tcW w:w="2882" w:type="dxa"/>
          </w:tcPr>
          <w:p w14:paraId="121D5372" w14:textId="77777777" w:rsidR="008E3645" w:rsidRPr="00E9603C" w:rsidRDefault="008E3645" w:rsidP="008E3645">
            <w:pPr>
              <w:pStyle w:val="TAL"/>
            </w:pPr>
            <w:r w:rsidRPr="00E9603C">
              <w:t>Time slot entry (1..max)</w:t>
            </w:r>
          </w:p>
        </w:tc>
        <w:tc>
          <w:tcPr>
            <w:tcW w:w="5670" w:type="dxa"/>
          </w:tcPr>
          <w:p w14:paraId="0A16E986" w14:textId="77777777" w:rsidR="008E3645" w:rsidRPr="00E9603C" w:rsidRDefault="008E3645" w:rsidP="008E3645">
            <w:pPr>
              <w:pStyle w:val="TAL"/>
            </w:pPr>
            <w:r w:rsidRPr="00E9603C">
              <w:t>List of time slots during the Analytics target period</w:t>
            </w:r>
            <w:r>
              <w:t>.</w:t>
            </w:r>
          </w:p>
        </w:tc>
      </w:tr>
      <w:tr w:rsidR="008E3645" w:rsidRPr="005D2CF1" w14:paraId="32AB617A" w14:textId="77777777" w:rsidTr="008E3645">
        <w:trPr>
          <w:cantSplit/>
          <w:jc w:val="center"/>
        </w:trPr>
        <w:tc>
          <w:tcPr>
            <w:tcW w:w="2882" w:type="dxa"/>
          </w:tcPr>
          <w:p w14:paraId="02AD1230" w14:textId="77777777" w:rsidR="008E3645" w:rsidRPr="00E9603C" w:rsidRDefault="008E3645" w:rsidP="008E3645">
            <w:pPr>
              <w:pStyle w:val="TAL"/>
            </w:pPr>
            <w:r w:rsidRPr="00E9603C">
              <w:t xml:space="preserve">  &gt; Time slot start</w:t>
            </w:r>
          </w:p>
        </w:tc>
        <w:tc>
          <w:tcPr>
            <w:tcW w:w="5670" w:type="dxa"/>
          </w:tcPr>
          <w:p w14:paraId="449F69D1" w14:textId="77777777" w:rsidR="008E3645" w:rsidRPr="00E9603C" w:rsidRDefault="008E3645" w:rsidP="008E3645">
            <w:pPr>
              <w:pStyle w:val="TAL"/>
            </w:pPr>
            <w:r w:rsidRPr="00E9603C">
              <w:t>Time slot start within the Analytics target period</w:t>
            </w:r>
            <w:r>
              <w:t>.</w:t>
            </w:r>
          </w:p>
        </w:tc>
      </w:tr>
      <w:tr w:rsidR="008E3645" w:rsidRPr="005D2CF1" w14:paraId="0A15C928" w14:textId="77777777" w:rsidTr="008E3645">
        <w:trPr>
          <w:cantSplit/>
          <w:jc w:val="center"/>
        </w:trPr>
        <w:tc>
          <w:tcPr>
            <w:tcW w:w="2882" w:type="dxa"/>
          </w:tcPr>
          <w:p w14:paraId="73C75B09" w14:textId="77777777" w:rsidR="008E3645" w:rsidRPr="00E9603C" w:rsidRDefault="008E3645" w:rsidP="008E3645">
            <w:pPr>
              <w:pStyle w:val="TAL"/>
            </w:pPr>
            <w:r w:rsidRPr="00E9603C">
              <w:t xml:space="preserve">  &gt; Duration</w:t>
            </w:r>
          </w:p>
        </w:tc>
        <w:tc>
          <w:tcPr>
            <w:tcW w:w="5670" w:type="dxa"/>
          </w:tcPr>
          <w:p w14:paraId="41FC60AE" w14:textId="77777777" w:rsidR="008E3645" w:rsidRPr="00E9603C" w:rsidRDefault="008E3645" w:rsidP="008E3645">
            <w:pPr>
              <w:pStyle w:val="TAL"/>
            </w:pPr>
            <w:r w:rsidRPr="00E9603C">
              <w:t>Duration of the time slot</w:t>
            </w:r>
            <w:r>
              <w:t>.</w:t>
            </w:r>
          </w:p>
        </w:tc>
      </w:tr>
      <w:tr w:rsidR="008E3645" w:rsidRPr="005D2CF1" w14:paraId="03031A51" w14:textId="77777777" w:rsidTr="008E3645">
        <w:trPr>
          <w:cantSplit/>
          <w:jc w:val="center"/>
        </w:trPr>
        <w:tc>
          <w:tcPr>
            <w:tcW w:w="2882" w:type="dxa"/>
          </w:tcPr>
          <w:p w14:paraId="00D2C420" w14:textId="77777777" w:rsidR="008E3645" w:rsidRPr="00E9603C" w:rsidRDefault="008E3645" w:rsidP="008E3645">
            <w:pPr>
              <w:pStyle w:val="TAL"/>
            </w:pPr>
            <w:r w:rsidRPr="00E9603C">
              <w:t xml:space="preserve">  &gt; UE location (1..max)</w:t>
            </w:r>
          </w:p>
        </w:tc>
        <w:tc>
          <w:tcPr>
            <w:tcW w:w="5670" w:type="dxa"/>
          </w:tcPr>
          <w:p w14:paraId="30BAA2C5" w14:textId="77777777" w:rsidR="008E3645" w:rsidRPr="00E9603C" w:rsidRDefault="008E3645" w:rsidP="008E3645">
            <w:pPr>
              <w:pStyle w:val="TAL"/>
            </w:pPr>
            <w:r w:rsidRPr="00E9603C">
              <w:t>Observed location statistics</w:t>
            </w:r>
            <w:r>
              <w:t>.</w:t>
            </w:r>
          </w:p>
        </w:tc>
      </w:tr>
      <w:tr w:rsidR="008E3645" w:rsidRPr="005D2CF1" w14:paraId="61512BB4" w14:textId="77777777" w:rsidTr="008E3645">
        <w:trPr>
          <w:cantSplit/>
          <w:jc w:val="center"/>
        </w:trPr>
        <w:tc>
          <w:tcPr>
            <w:tcW w:w="2882" w:type="dxa"/>
          </w:tcPr>
          <w:p w14:paraId="29153DA0" w14:textId="77777777" w:rsidR="008E3645" w:rsidRPr="00E9603C" w:rsidRDefault="008E3645" w:rsidP="008E3645">
            <w:pPr>
              <w:pStyle w:val="TAL"/>
            </w:pPr>
            <w:r w:rsidRPr="00E9603C">
              <w:t xml:space="preserve">      &gt;&gt; UE location</w:t>
            </w:r>
          </w:p>
        </w:tc>
        <w:tc>
          <w:tcPr>
            <w:tcW w:w="5670" w:type="dxa"/>
          </w:tcPr>
          <w:p w14:paraId="2EE9FB0F" w14:textId="6FA548B8" w:rsidR="008E3645" w:rsidRPr="00E9603C" w:rsidRDefault="008E3645" w:rsidP="008E3645">
            <w:pPr>
              <w:pStyle w:val="TAL"/>
            </w:pPr>
            <w:r w:rsidRPr="00E9603C">
              <w:t>TA or cells where the UE dispersed its transactions</w:t>
            </w:r>
            <w:ins w:id="85" w:author="ORANGE Ph.Tamagnan" w:date="2021-03-31T10:55:00Z">
              <w:r w:rsidR="00C462A0">
                <w:t xml:space="preserve"> (see NOTE x)</w:t>
              </w:r>
            </w:ins>
            <w:r>
              <w:t>.</w:t>
            </w:r>
          </w:p>
        </w:tc>
      </w:tr>
      <w:tr w:rsidR="008E3645" w:rsidRPr="005D2CF1" w14:paraId="20035FA1" w14:textId="77777777" w:rsidTr="008E3645">
        <w:trPr>
          <w:cantSplit/>
          <w:jc w:val="center"/>
        </w:trPr>
        <w:tc>
          <w:tcPr>
            <w:tcW w:w="2882" w:type="dxa"/>
          </w:tcPr>
          <w:p w14:paraId="020671E6" w14:textId="77777777" w:rsidR="008E3645" w:rsidRPr="00E9603C" w:rsidRDefault="008E3645" w:rsidP="008E3645">
            <w:pPr>
              <w:pStyle w:val="TAL"/>
            </w:pPr>
            <w:r w:rsidRPr="00E9603C">
              <w:t xml:space="preserve">      &gt;&gt; Transaction dispersed</w:t>
            </w:r>
          </w:p>
        </w:tc>
        <w:tc>
          <w:tcPr>
            <w:tcW w:w="5670" w:type="dxa"/>
          </w:tcPr>
          <w:p w14:paraId="4C4C23B9" w14:textId="77777777" w:rsidR="008E3645" w:rsidRPr="00E9603C" w:rsidRDefault="008E3645" w:rsidP="008E3645">
            <w:pPr>
              <w:pStyle w:val="TAL"/>
            </w:pPr>
            <w:r w:rsidRPr="00E9603C">
              <w:t xml:space="preserve">Transactions </w:t>
            </w:r>
            <w:r>
              <w:t>amount</w:t>
            </w:r>
            <w:r w:rsidRPr="00E9603C">
              <w:t xml:space="preserve"> dispersed at this location</w:t>
            </w:r>
            <w:r>
              <w:t>.</w:t>
            </w:r>
          </w:p>
        </w:tc>
      </w:tr>
      <w:tr w:rsidR="008E3645" w:rsidRPr="005D2CF1" w14:paraId="144644AB" w14:textId="77777777" w:rsidTr="008E3645">
        <w:trPr>
          <w:cantSplit/>
          <w:jc w:val="center"/>
        </w:trPr>
        <w:tc>
          <w:tcPr>
            <w:tcW w:w="2882" w:type="dxa"/>
          </w:tcPr>
          <w:p w14:paraId="3C7871CA" w14:textId="77777777" w:rsidR="008E3645" w:rsidRPr="00E9603C" w:rsidRDefault="008E3645" w:rsidP="008E3645">
            <w:pPr>
              <w:pStyle w:val="TAL"/>
            </w:pPr>
            <w:r w:rsidRPr="00E9603C">
              <w:t xml:space="preserve">      &gt;&gt; Transaction classification</w:t>
            </w:r>
          </w:p>
        </w:tc>
        <w:tc>
          <w:tcPr>
            <w:tcW w:w="5670" w:type="dxa"/>
          </w:tcPr>
          <w:p w14:paraId="73B2251A" w14:textId="77777777" w:rsidR="008E3645" w:rsidRPr="00E9603C" w:rsidRDefault="008E3645" w:rsidP="008E3645">
            <w:pPr>
              <w:pStyle w:val="TAL"/>
            </w:pPr>
            <w:r w:rsidRPr="00E9603C">
              <w:t>Transactions mobility classification for this location: fixed, camper, traveller</w:t>
            </w:r>
            <w:r>
              <w:t>.</w:t>
            </w:r>
          </w:p>
        </w:tc>
      </w:tr>
      <w:tr w:rsidR="008E3645" w:rsidRPr="005D2CF1" w14:paraId="38CBD612" w14:textId="77777777" w:rsidTr="008E3645">
        <w:trPr>
          <w:cantSplit/>
          <w:jc w:val="center"/>
        </w:trPr>
        <w:tc>
          <w:tcPr>
            <w:tcW w:w="2882" w:type="dxa"/>
          </w:tcPr>
          <w:p w14:paraId="66C50F16" w14:textId="77777777" w:rsidR="008E3645" w:rsidRPr="00E9603C" w:rsidRDefault="008E3645" w:rsidP="008E3645">
            <w:pPr>
              <w:pStyle w:val="TAL"/>
            </w:pPr>
            <w:r w:rsidRPr="00E9603C">
              <w:t xml:space="preserve">      &gt;&gt; Transaction ranking</w:t>
            </w:r>
          </w:p>
        </w:tc>
        <w:tc>
          <w:tcPr>
            <w:tcW w:w="5670" w:type="dxa"/>
          </w:tcPr>
          <w:p w14:paraId="30E0BD53" w14:textId="77777777" w:rsidR="008E3645" w:rsidRPr="00E9603C" w:rsidRDefault="008E3645" w:rsidP="008E3645">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E3645" w:rsidRPr="005D2CF1" w14:paraId="7E487C5D" w14:textId="77777777" w:rsidTr="008E3645">
        <w:trPr>
          <w:cantSplit/>
          <w:jc w:val="center"/>
        </w:trPr>
        <w:tc>
          <w:tcPr>
            <w:tcW w:w="2882" w:type="dxa"/>
          </w:tcPr>
          <w:p w14:paraId="7EE03DDD" w14:textId="77777777" w:rsidR="008E3645" w:rsidRPr="00E9603C" w:rsidRDefault="008E3645" w:rsidP="008E3645">
            <w:pPr>
              <w:pStyle w:val="TAL"/>
            </w:pPr>
            <w:r>
              <w:t xml:space="preserve">      &gt;&gt; Transaction percentile ranking</w:t>
            </w:r>
          </w:p>
        </w:tc>
        <w:tc>
          <w:tcPr>
            <w:tcW w:w="5670" w:type="dxa"/>
          </w:tcPr>
          <w:p w14:paraId="7BB23281" w14:textId="77777777" w:rsidR="008E3645" w:rsidRPr="00E9603C" w:rsidRDefault="008E3645" w:rsidP="008E3645">
            <w:pPr>
              <w:pStyle w:val="TAL"/>
            </w:pPr>
            <w:r>
              <w:t>Percentile ranking of the UE in the Cumulative Distribution Function of transactions for the population of all UEs served at the location.</w:t>
            </w:r>
          </w:p>
        </w:tc>
      </w:tr>
      <w:tr w:rsidR="008E3645" w:rsidRPr="005D2CF1" w14:paraId="6F6E0164" w14:textId="77777777" w:rsidTr="008E3645">
        <w:trPr>
          <w:cantSplit/>
          <w:jc w:val="center"/>
        </w:trPr>
        <w:tc>
          <w:tcPr>
            <w:tcW w:w="2882" w:type="dxa"/>
          </w:tcPr>
          <w:p w14:paraId="3DD80594" w14:textId="77777777" w:rsidR="008E3645" w:rsidRPr="00E9603C" w:rsidRDefault="008E3645" w:rsidP="008E3645">
            <w:pPr>
              <w:pStyle w:val="TAL"/>
            </w:pPr>
            <w:r w:rsidRPr="00E9603C">
              <w:t xml:space="preserve">      &gt;&gt; Ratio</w:t>
            </w:r>
          </w:p>
        </w:tc>
        <w:tc>
          <w:tcPr>
            <w:tcW w:w="5670" w:type="dxa"/>
          </w:tcPr>
          <w:p w14:paraId="235ADA1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7819357D" w14:textId="77777777" w:rsidTr="008E3645">
        <w:trPr>
          <w:cantSplit/>
          <w:jc w:val="center"/>
        </w:trPr>
        <w:tc>
          <w:tcPr>
            <w:tcW w:w="8552" w:type="dxa"/>
            <w:gridSpan w:val="2"/>
          </w:tcPr>
          <w:p w14:paraId="6A385362"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62E9B1F" w14:textId="77777777" w:rsidR="00C462A0"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C462A0" w:rsidRPr="00400436">
              <w:t xml:space="preserve"> </w:t>
            </w:r>
          </w:p>
          <w:p w14:paraId="0DE3D2C3" w14:textId="1501B6F3" w:rsidR="008E3645" w:rsidRPr="00E9603C" w:rsidRDefault="00C462A0" w:rsidP="008E3645">
            <w:pPr>
              <w:pStyle w:val="TAN"/>
            </w:pPr>
            <w:ins w:id="86"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7A25F484" w14:textId="77777777" w:rsidR="008E3645" w:rsidRPr="005D2CF1" w:rsidRDefault="008E3645" w:rsidP="008E3645">
      <w:pPr>
        <w:pStyle w:val="FP"/>
        <w:rPr>
          <w:lang w:eastAsia="zh-CN"/>
        </w:rPr>
      </w:pPr>
    </w:p>
    <w:p w14:paraId="1D2272C0" w14:textId="77777777" w:rsidR="008E3645" w:rsidRDefault="008E3645" w:rsidP="008E3645">
      <w:pPr>
        <w:pStyle w:val="TH"/>
      </w:pPr>
      <w:r>
        <w:lastRenderedPageBreak/>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1D2941D" w14:textId="77777777" w:rsidTr="008E3645">
        <w:trPr>
          <w:cantSplit/>
          <w:jc w:val="center"/>
        </w:trPr>
        <w:tc>
          <w:tcPr>
            <w:tcW w:w="2882" w:type="dxa"/>
          </w:tcPr>
          <w:p w14:paraId="4D9900E6" w14:textId="77777777" w:rsidR="008E3645" w:rsidRPr="005D2CF1" w:rsidRDefault="008E3645" w:rsidP="008E3645">
            <w:pPr>
              <w:pStyle w:val="TAH"/>
            </w:pPr>
            <w:r w:rsidRPr="005D2CF1">
              <w:t>Information</w:t>
            </w:r>
          </w:p>
        </w:tc>
        <w:tc>
          <w:tcPr>
            <w:tcW w:w="5670" w:type="dxa"/>
          </w:tcPr>
          <w:p w14:paraId="01C44689" w14:textId="77777777" w:rsidR="008E3645" w:rsidRPr="005D2CF1" w:rsidRDefault="008E3645" w:rsidP="008E3645">
            <w:pPr>
              <w:pStyle w:val="TAH"/>
            </w:pPr>
            <w:r w:rsidRPr="005D2CF1">
              <w:t>Description</w:t>
            </w:r>
          </w:p>
        </w:tc>
      </w:tr>
      <w:tr w:rsidR="008E3645" w:rsidRPr="005D2CF1" w14:paraId="27D2E0F3" w14:textId="77777777" w:rsidTr="008E3645">
        <w:trPr>
          <w:cantSplit/>
          <w:jc w:val="center"/>
        </w:trPr>
        <w:tc>
          <w:tcPr>
            <w:tcW w:w="2882" w:type="dxa"/>
          </w:tcPr>
          <w:p w14:paraId="66890C07" w14:textId="77777777" w:rsidR="008E3645" w:rsidRPr="005D2CF1" w:rsidRDefault="008E3645" w:rsidP="008E3645">
            <w:pPr>
              <w:pStyle w:val="TAL"/>
              <w:rPr>
                <w:rFonts w:eastAsia="MS Mincho"/>
              </w:rPr>
            </w:pPr>
            <w:r w:rsidRPr="00E9603C">
              <w:t>UE group ID or UE ID</w:t>
            </w:r>
          </w:p>
        </w:tc>
        <w:tc>
          <w:tcPr>
            <w:tcW w:w="5670" w:type="dxa"/>
          </w:tcPr>
          <w:p w14:paraId="329F642D" w14:textId="77777777" w:rsidR="008E3645" w:rsidRPr="005D2CF1" w:rsidRDefault="008E3645" w:rsidP="008E3645">
            <w:pPr>
              <w:pStyle w:val="TAL"/>
            </w:pPr>
            <w:r w:rsidRPr="00E9603C">
              <w:t>Identifies a UE or a group of UEs, e.g. internal group ID defined in TS 23.501 [2] clause 5.9.7, SUPI (see NOTE</w:t>
            </w:r>
            <w:r>
              <w:t xml:space="preserve"> 1</w:t>
            </w:r>
            <w:r w:rsidRPr="00E9603C">
              <w:t>).</w:t>
            </w:r>
          </w:p>
        </w:tc>
      </w:tr>
      <w:tr w:rsidR="008E3645" w:rsidRPr="005D2CF1" w14:paraId="62AA5A1F" w14:textId="77777777" w:rsidTr="008E3645">
        <w:trPr>
          <w:cantSplit/>
          <w:jc w:val="center"/>
        </w:trPr>
        <w:tc>
          <w:tcPr>
            <w:tcW w:w="2882" w:type="dxa"/>
          </w:tcPr>
          <w:p w14:paraId="600C9282" w14:textId="77777777" w:rsidR="008E3645" w:rsidRPr="00E9603C" w:rsidRDefault="008E3645" w:rsidP="008E3645">
            <w:pPr>
              <w:pStyle w:val="TAL"/>
            </w:pPr>
            <w:r w:rsidRPr="00E9603C">
              <w:t>Time slot entry (1..max)</w:t>
            </w:r>
          </w:p>
        </w:tc>
        <w:tc>
          <w:tcPr>
            <w:tcW w:w="5670" w:type="dxa"/>
          </w:tcPr>
          <w:p w14:paraId="5D5D62F6" w14:textId="77777777" w:rsidR="008E3645" w:rsidRPr="00E9603C" w:rsidRDefault="008E3645" w:rsidP="008E3645">
            <w:pPr>
              <w:pStyle w:val="TAL"/>
            </w:pPr>
            <w:r w:rsidRPr="00E9603C">
              <w:t>List of predicted time slots</w:t>
            </w:r>
            <w:r>
              <w:t>.</w:t>
            </w:r>
          </w:p>
        </w:tc>
      </w:tr>
      <w:tr w:rsidR="008E3645" w:rsidRPr="005D2CF1" w14:paraId="461A81C4" w14:textId="77777777" w:rsidTr="008E3645">
        <w:trPr>
          <w:cantSplit/>
          <w:jc w:val="center"/>
        </w:trPr>
        <w:tc>
          <w:tcPr>
            <w:tcW w:w="2882" w:type="dxa"/>
          </w:tcPr>
          <w:p w14:paraId="3C504089" w14:textId="77777777" w:rsidR="008E3645" w:rsidRPr="00E9603C" w:rsidRDefault="008E3645" w:rsidP="008E3645">
            <w:pPr>
              <w:pStyle w:val="TAL"/>
            </w:pPr>
            <w:r w:rsidRPr="00E9603C">
              <w:t xml:space="preserve">  &gt; Time slot start</w:t>
            </w:r>
          </w:p>
        </w:tc>
        <w:tc>
          <w:tcPr>
            <w:tcW w:w="5670" w:type="dxa"/>
          </w:tcPr>
          <w:p w14:paraId="6DC8A979" w14:textId="77777777" w:rsidR="008E3645" w:rsidRPr="00E9603C" w:rsidRDefault="008E3645" w:rsidP="008E3645">
            <w:pPr>
              <w:pStyle w:val="TAL"/>
            </w:pPr>
            <w:r w:rsidRPr="00E9603C">
              <w:t>Time slot start within the Analytics target period</w:t>
            </w:r>
            <w:r>
              <w:t>.</w:t>
            </w:r>
          </w:p>
        </w:tc>
      </w:tr>
      <w:tr w:rsidR="008E3645" w:rsidRPr="005D2CF1" w14:paraId="41E4C2B2" w14:textId="77777777" w:rsidTr="008E3645">
        <w:trPr>
          <w:cantSplit/>
          <w:jc w:val="center"/>
        </w:trPr>
        <w:tc>
          <w:tcPr>
            <w:tcW w:w="2882" w:type="dxa"/>
          </w:tcPr>
          <w:p w14:paraId="01F10AF5" w14:textId="77777777" w:rsidR="008E3645" w:rsidRPr="00E9603C" w:rsidRDefault="008E3645" w:rsidP="008E3645">
            <w:pPr>
              <w:pStyle w:val="TAL"/>
            </w:pPr>
            <w:r w:rsidRPr="00E9603C">
              <w:t xml:space="preserve">  &gt; Duration</w:t>
            </w:r>
          </w:p>
        </w:tc>
        <w:tc>
          <w:tcPr>
            <w:tcW w:w="5670" w:type="dxa"/>
          </w:tcPr>
          <w:p w14:paraId="173E08D0" w14:textId="77777777" w:rsidR="008E3645" w:rsidRPr="00E9603C" w:rsidRDefault="008E3645" w:rsidP="008E3645">
            <w:pPr>
              <w:pStyle w:val="TAL"/>
            </w:pPr>
            <w:r w:rsidRPr="00E9603C">
              <w:t>Duration of the time slot</w:t>
            </w:r>
            <w:r>
              <w:t>.</w:t>
            </w:r>
          </w:p>
        </w:tc>
      </w:tr>
      <w:tr w:rsidR="008E3645" w:rsidRPr="005D2CF1" w14:paraId="5F89BF78" w14:textId="77777777" w:rsidTr="008E3645">
        <w:trPr>
          <w:cantSplit/>
          <w:jc w:val="center"/>
        </w:trPr>
        <w:tc>
          <w:tcPr>
            <w:tcW w:w="2882" w:type="dxa"/>
          </w:tcPr>
          <w:p w14:paraId="000DFAD0" w14:textId="77777777" w:rsidR="008E3645" w:rsidRPr="00E9603C" w:rsidRDefault="008E3645" w:rsidP="008E3645">
            <w:pPr>
              <w:pStyle w:val="TAL"/>
            </w:pPr>
            <w:r w:rsidRPr="00E9603C">
              <w:t xml:space="preserve">  &gt; UE location (1..max)</w:t>
            </w:r>
          </w:p>
        </w:tc>
        <w:tc>
          <w:tcPr>
            <w:tcW w:w="5670" w:type="dxa"/>
          </w:tcPr>
          <w:p w14:paraId="335BB05D" w14:textId="77777777" w:rsidR="008E3645" w:rsidRPr="00E9603C" w:rsidRDefault="008E3645" w:rsidP="008E3645">
            <w:pPr>
              <w:pStyle w:val="TAL"/>
            </w:pPr>
            <w:r w:rsidRPr="00E9603C">
              <w:t>Predicted location during the analytic target period</w:t>
            </w:r>
            <w:r>
              <w:t>.</w:t>
            </w:r>
          </w:p>
        </w:tc>
      </w:tr>
      <w:tr w:rsidR="008E3645" w:rsidRPr="005D2CF1" w14:paraId="331293A5" w14:textId="77777777" w:rsidTr="008E3645">
        <w:trPr>
          <w:cantSplit/>
          <w:jc w:val="center"/>
        </w:trPr>
        <w:tc>
          <w:tcPr>
            <w:tcW w:w="2882" w:type="dxa"/>
          </w:tcPr>
          <w:p w14:paraId="42834459" w14:textId="77777777" w:rsidR="008E3645" w:rsidRPr="00E9603C" w:rsidRDefault="008E3645" w:rsidP="008E3645">
            <w:pPr>
              <w:pStyle w:val="TAL"/>
            </w:pPr>
            <w:r w:rsidRPr="00E9603C">
              <w:t xml:space="preserve">      &gt;&gt; UE location</w:t>
            </w:r>
          </w:p>
        </w:tc>
        <w:tc>
          <w:tcPr>
            <w:tcW w:w="5670" w:type="dxa"/>
          </w:tcPr>
          <w:p w14:paraId="40E1D76F" w14:textId="32E3B0A2" w:rsidR="008E3645" w:rsidRPr="00E9603C" w:rsidRDefault="008E3645" w:rsidP="008E3645">
            <w:pPr>
              <w:pStyle w:val="TAL"/>
            </w:pPr>
            <w:r w:rsidRPr="00E9603C">
              <w:t>TA or cells where the UE is predicted to disperse its transactions</w:t>
            </w:r>
            <w:ins w:id="87" w:author="ORANGE Ph.Tamagnan" w:date="2021-03-31T10:55:00Z">
              <w:r w:rsidR="00C462A0">
                <w:t xml:space="preserve"> (see NOTE x)</w:t>
              </w:r>
            </w:ins>
            <w:r>
              <w:t>.</w:t>
            </w:r>
          </w:p>
        </w:tc>
      </w:tr>
      <w:tr w:rsidR="008E3645" w:rsidRPr="005D2CF1" w14:paraId="503E45E4" w14:textId="77777777" w:rsidTr="008E3645">
        <w:trPr>
          <w:cantSplit/>
          <w:jc w:val="center"/>
        </w:trPr>
        <w:tc>
          <w:tcPr>
            <w:tcW w:w="2882" w:type="dxa"/>
          </w:tcPr>
          <w:p w14:paraId="6AB6DE01" w14:textId="77777777" w:rsidR="008E3645" w:rsidRPr="00E9603C" w:rsidRDefault="008E3645" w:rsidP="008E3645">
            <w:pPr>
              <w:pStyle w:val="TAL"/>
            </w:pPr>
            <w:r w:rsidRPr="00E9603C">
              <w:t xml:space="preserve">      &gt;&gt; Transaction dispersion</w:t>
            </w:r>
          </w:p>
        </w:tc>
        <w:tc>
          <w:tcPr>
            <w:tcW w:w="5670" w:type="dxa"/>
          </w:tcPr>
          <w:p w14:paraId="046FCDFE" w14:textId="77777777" w:rsidR="008E3645" w:rsidRPr="00E9603C" w:rsidRDefault="008E3645" w:rsidP="008E3645">
            <w:pPr>
              <w:pStyle w:val="TAL"/>
            </w:pPr>
            <w:r w:rsidRPr="00E9603C">
              <w:t xml:space="preserve">Transaction </w:t>
            </w:r>
            <w:r>
              <w:t>amount</w:t>
            </w:r>
            <w:r w:rsidRPr="00E9603C">
              <w:t xml:space="preserve"> predicted to be dispersed at this location</w:t>
            </w:r>
            <w:r>
              <w:t>.</w:t>
            </w:r>
          </w:p>
        </w:tc>
      </w:tr>
      <w:tr w:rsidR="008E3645" w:rsidRPr="005D2CF1" w14:paraId="2B78A417" w14:textId="77777777" w:rsidTr="008E3645">
        <w:trPr>
          <w:cantSplit/>
          <w:jc w:val="center"/>
        </w:trPr>
        <w:tc>
          <w:tcPr>
            <w:tcW w:w="2882" w:type="dxa"/>
          </w:tcPr>
          <w:p w14:paraId="000C13A6"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6A5A7648" w14:textId="77777777" w:rsidR="008E3645" w:rsidRPr="00E9603C" w:rsidRDefault="008E3645" w:rsidP="008E3645">
            <w:pPr>
              <w:pStyle w:val="TAL"/>
            </w:pPr>
            <w:r w:rsidRPr="00E9603C">
              <w:t>Confidence of this prediction (i.e. data to be dispersed at this location)</w:t>
            </w:r>
            <w:r>
              <w:t>.</w:t>
            </w:r>
          </w:p>
        </w:tc>
      </w:tr>
      <w:tr w:rsidR="008E3645" w:rsidRPr="005D2CF1" w14:paraId="30F5D1F1" w14:textId="77777777" w:rsidTr="008E3645">
        <w:trPr>
          <w:cantSplit/>
          <w:jc w:val="center"/>
        </w:trPr>
        <w:tc>
          <w:tcPr>
            <w:tcW w:w="2882" w:type="dxa"/>
          </w:tcPr>
          <w:p w14:paraId="4E3BD81A" w14:textId="77777777" w:rsidR="008E3645" w:rsidRPr="00E9603C" w:rsidRDefault="008E3645" w:rsidP="008E3645">
            <w:pPr>
              <w:pStyle w:val="TAL"/>
            </w:pPr>
            <w:r w:rsidRPr="00E9603C">
              <w:t xml:space="preserve">      &gt;&gt; Transaction classification</w:t>
            </w:r>
          </w:p>
        </w:tc>
        <w:tc>
          <w:tcPr>
            <w:tcW w:w="5670" w:type="dxa"/>
          </w:tcPr>
          <w:p w14:paraId="68DE3DCD" w14:textId="77777777" w:rsidR="008E3645" w:rsidRPr="00E9603C" w:rsidRDefault="008E3645" w:rsidP="008E3645">
            <w:pPr>
              <w:pStyle w:val="TAL"/>
            </w:pPr>
            <w:r w:rsidRPr="00E9603C">
              <w:t>Transaction mobility classification for this location: fixed, camper, traveller</w:t>
            </w:r>
            <w:r>
              <w:t>.</w:t>
            </w:r>
          </w:p>
        </w:tc>
      </w:tr>
      <w:tr w:rsidR="008E3645" w:rsidRPr="005D2CF1" w14:paraId="4C470166" w14:textId="77777777" w:rsidTr="008E3645">
        <w:trPr>
          <w:cantSplit/>
          <w:jc w:val="center"/>
        </w:trPr>
        <w:tc>
          <w:tcPr>
            <w:tcW w:w="2882" w:type="dxa"/>
          </w:tcPr>
          <w:p w14:paraId="6183D6AD"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9CF99AB" w14:textId="77777777" w:rsidR="008E3645" w:rsidRPr="00E9603C" w:rsidRDefault="008E3645" w:rsidP="008E3645">
            <w:pPr>
              <w:pStyle w:val="TAL"/>
            </w:pPr>
            <w:r w:rsidRPr="00E9603C">
              <w:t>Confidence of this prediction (i.e. mobility classification at this location)</w:t>
            </w:r>
            <w:r>
              <w:t>.</w:t>
            </w:r>
          </w:p>
        </w:tc>
      </w:tr>
      <w:tr w:rsidR="008E3645" w:rsidRPr="005D2CF1" w14:paraId="5F0E01B4" w14:textId="77777777" w:rsidTr="008E3645">
        <w:trPr>
          <w:cantSplit/>
          <w:jc w:val="center"/>
        </w:trPr>
        <w:tc>
          <w:tcPr>
            <w:tcW w:w="2882" w:type="dxa"/>
          </w:tcPr>
          <w:p w14:paraId="5B0D7C72" w14:textId="77777777" w:rsidR="008E3645" w:rsidRPr="00E9603C" w:rsidRDefault="008E3645" w:rsidP="008E3645">
            <w:pPr>
              <w:pStyle w:val="TAL"/>
            </w:pPr>
            <w:r w:rsidRPr="00E9603C">
              <w:t xml:space="preserve">      &gt;&gt; Transaction ranking</w:t>
            </w:r>
          </w:p>
        </w:tc>
        <w:tc>
          <w:tcPr>
            <w:tcW w:w="5670" w:type="dxa"/>
          </w:tcPr>
          <w:p w14:paraId="2F6C0BD0" w14:textId="77777777" w:rsidR="008E3645" w:rsidRDefault="008E3645" w:rsidP="008E3645">
            <w:pPr>
              <w:pStyle w:val="TAL"/>
            </w:pPr>
            <w:r>
              <w:t>R</w:t>
            </w:r>
            <w:r w:rsidRPr="00E9603C">
              <w:t xml:space="preserve">anking of transactions </w:t>
            </w:r>
            <w:r>
              <w:t xml:space="preserve">amount </w:t>
            </w:r>
            <w:r w:rsidRPr="00E9603C">
              <w:t>at this location</w:t>
            </w:r>
            <w:r>
              <w:t>. See NOTE 2.</w:t>
            </w:r>
          </w:p>
        </w:tc>
      </w:tr>
      <w:tr w:rsidR="008E3645" w:rsidRPr="005D2CF1" w14:paraId="230D8250" w14:textId="77777777" w:rsidTr="008E3645">
        <w:trPr>
          <w:cantSplit/>
          <w:jc w:val="center"/>
        </w:trPr>
        <w:tc>
          <w:tcPr>
            <w:tcW w:w="2882" w:type="dxa"/>
          </w:tcPr>
          <w:p w14:paraId="376439BF" w14:textId="77777777" w:rsidR="008E3645" w:rsidRDefault="008E3645" w:rsidP="008E3645">
            <w:pPr>
              <w:pStyle w:val="TAL"/>
            </w:pPr>
            <w:r>
              <w:t xml:space="preserve">      &gt;&gt; Transaction percentile ranking</w:t>
            </w:r>
          </w:p>
        </w:tc>
        <w:tc>
          <w:tcPr>
            <w:tcW w:w="5670" w:type="dxa"/>
          </w:tcPr>
          <w:p w14:paraId="1B0828AF" w14:textId="77777777" w:rsidR="008E3645" w:rsidRDefault="008E3645" w:rsidP="008E3645">
            <w:pPr>
              <w:pStyle w:val="TAL"/>
            </w:pPr>
            <w:r>
              <w:t>Percentile ranking of the UE in the Cumulative Distribution Function of transactions for the population of all UEs served at the location.</w:t>
            </w:r>
          </w:p>
        </w:tc>
      </w:tr>
      <w:tr w:rsidR="008E3645" w:rsidRPr="005D2CF1" w14:paraId="665D20BE" w14:textId="77777777" w:rsidTr="008E3645">
        <w:trPr>
          <w:cantSplit/>
          <w:jc w:val="center"/>
        </w:trPr>
        <w:tc>
          <w:tcPr>
            <w:tcW w:w="2882" w:type="dxa"/>
          </w:tcPr>
          <w:p w14:paraId="584D0E81"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F3243BB" w14:textId="77777777" w:rsidR="008E3645" w:rsidRDefault="008E3645" w:rsidP="008E3645">
            <w:pPr>
              <w:pStyle w:val="TAL"/>
            </w:pPr>
            <w:r w:rsidRPr="00E9603C">
              <w:t>Confidence of this prediction (i.e. percentile ranking at this location)</w:t>
            </w:r>
            <w:r>
              <w:t>.</w:t>
            </w:r>
          </w:p>
        </w:tc>
      </w:tr>
      <w:tr w:rsidR="008E3645" w:rsidRPr="005D2CF1" w14:paraId="4C57E1DB" w14:textId="77777777" w:rsidTr="008E3645">
        <w:trPr>
          <w:cantSplit/>
          <w:jc w:val="center"/>
        </w:trPr>
        <w:tc>
          <w:tcPr>
            <w:tcW w:w="2882" w:type="dxa"/>
          </w:tcPr>
          <w:p w14:paraId="1DBE01A0" w14:textId="77777777" w:rsidR="008E3645" w:rsidRDefault="008E3645" w:rsidP="008E3645">
            <w:pPr>
              <w:pStyle w:val="TAL"/>
            </w:pPr>
            <w:r w:rsidRPr="00E9603C">
              <w:t xml:space="preserve">      &gt;&gt; Ratio</w:t>
            </w:r>
          </w:p>
        </w:tc>
        <w:tc>
          <w:tcPr>
            <w:tcW w:w="5670" w:type="dxa"/>
          </w:tcPr>
          <w:p w14:paraId="1D51207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4A77942C" w14:textId="77777777" w:rsidTr="008E3645">
        <w:trPr>
          <w:cantSplit/>
          <w:jc w:val="center"/>
        </w:trPr>
        <w:tc>
          <w:tcPr>
            <w:tcW w:w="8552" w:type="dxa"/>
            <w:gridSpan w:val="2"/>
          </w:tcPr>
          <w:p w14:paraId="628059DC"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DD45513" w14:textId="77777777" w:rsidR="008E3645"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71043BD0" w14:textId="55D0C112" w:rsidR="00C462A0" w:rsidRPr="00E9603C" w:rsidRDefault="00C462A0" w:rsidP="008E3645">
            <w:pPr>
              <w:pStyle w:val="TAN"/>
            </w:pPr>
            <w:ins w:id="88" w:author="Antoine Mouquet (Orange)" w:date="2021-04-06T17:53:00Z">
              <w:r w:rsidRPr="00400436">
                <w:t>NOTE X:</w:t>
              </w:r>
              <w:r w:rsidRPr="00400436">
                <w:tab/>
                <w:t>When possible and applicable to the access type, UE location is provided according to the preferred granularity of location information.</w:t>
              </w:r>
            </w:ins>
          </w:p>
        </w:tc>
      </w:tr>
    </w:tbl>
    <w:p w14:paraId="687C2E54" w14:textId="77777777" w:rsidR="008E3645" w:rsidRPr="005D2CF1" w:rsidRDefault="008E3645" w:rsidP="008E3645">
      <w:pPr>
        <w:pStyle w:val="FP"/>
        <w:rPr>
          <w:lang w:eastAsia="zh-CN"/>
        </w:rPr>
      </w:pPr>
    </w:p>
    <w:p w14:paraId="7F0A3E41" w14:textId="77777777" w:rsidR="008E3645" w:rsidRDefault="008E3645" w:rsidP="008E3645">
      <w:r>
        <w:t>The transaction dispersion analytics results provided by the NWDAF can be UE or group of UEs transaction dispersion statistics at a given slice as defined in table 6.10.3.2-3 and/or dispersion predictions as defined in table 6.10.1.4.2-4:</w:t>
      </w:r>
    </w:p>
    <w:p w14:paraId="4703397A" w14:textId="77777777" w:rsidR="008E3645" w:rsidRDefault="008E3645" w:rsidP="008E3645">
      <w:pPr>
        <w:pStyle w:val="TH"/>
      </w:pPr>
      <w:r>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1E9F0498" w14:textId="77777777" w:rsidTr="008E3645">
        <w:trPr>
          <w:cantSplit/>
          <w:jc w:val="center"/>
        </w:trPr>
        <w:tc>
          <w:tcPr>
            <w:tcW w:w="2882" w:type="dxa"/>
          </w:tcPr>
          <w:p w14:paraId="61C0CC85" w14:textId="77777777" w:rsidR="008E3645" w:rsidRPr="005D2CF1" w:rsidRDefault="008E3645" w:rsidP="008E3645">
            <w:pPr>
              <w:pStyle w:val="TAH"/>
            </w:pPr>
            <w:r w:rsidRPr="005D2CF1">
              <w:t>Information</w:t>
            </w:r>
          </w:p>
        </w:tc>
        <w:tc>
          <w:tcPr>
            <w:tcW w:w="5670" w:type="dxa"/>
          </w:tcPr>
          <w:p w14:paraId="3C72E3EE" w14:textId="77777777" w:rsidR="008E3645" w:rsidRPr="005D2CF1" w:rsidRDefault="008E3645" w:rsidP="008E3645">
            <w:pPr>
              <w:pStyle w:val="TAH"/>
            </w:pPr>
            <w:r w:rsidRPr="005D2CF1">
              <w:t>Description</w:t>
            </w:r>
          </w:p>
        </w:tc>
      </w:tr>
      <w:tr w:rsidR="008E3645" w:rsidRPr="005D2CF1" w14:paraId="790A253E" w14:textId="77777777" w:rsidTr="008E3645">
        <w:trPr>
          <w:cantSplit/>
          <w:jc w:val="center"/>
        </w:trPr>
        <w:tc>
          <w:tcPr>
            <w:tcW w:w="2882" w:type="dxa"/>
          </w:tcPr>
          <w:p w14:paraId="557FFA9B" w14:textId="77777777" w:rsidR="008E3645" w:rsidRPr="005D2CF1" w:rsidRDefault="008E3645" w:rsidP="008E3645">
            <w:pPr>
              <w:pStyle w:val="TAL"/>
              <w:rPr>
                <w:rFonts w:eastAsia="MS Mincho"/>
              </w:rPr>
            </w:pPr>
            <w:r w:rsidRPr="00E9603C">
              <w:t>UE group ID or UE ID</w:t>
            </w:r>
          </w:p>
        </w:tc>
        <w:tc>
          <w:tcPr>
            <w:tcW w:w="5670" w:type="dxa"/>
          </w:tcPr>
          <w:p w14:paraId="29BDFFC6" w14:textId="77777777" w:rsidR="008E3645" w:rsidRPr="005D2CF1" w:rsidRDefault="008E3645" w:rsidP="008E3645">
            <w:pPr>
              <w:pStyle w:val="TAL"/>
            </w:pPr>
            <w:r w:rsidRPr="00E9603C">
              <w:t>Identifies a UE or a group of UEs, e.g. internal group ID defined in TS 23.501 [2] clause 5.9.7, SUPI (see NOTE</w:t>
            </w:r>
            <w:r>
              <w:t>1</w:t>
            </w:r>
            <w:r w:rsidRPr="00E9603C">
              <w:t>).</w:t>
            </w:r>
          </w:p>
        </w:tc>
      </w:tr>
      <w:tr w:rsidR="008E3645" w:rsidRPr="005D2CF1" w14:paraId="5E9915C9" w14:textId="77777777" w:rsidTr="008E3645">
        <w:trPr>
          <w:cantSplit/>
          <w:jc w:val="center"/>
        </w:trPr>
        <w:tc>
          <w:tcPr>
            <w:tcW w:w="2882" w:type="dxa"/>
          </w:tcPr>
          <w:p w14:paraId="1543C552" w14:textId="77777777" w:rsidR="008E3645" w:rsidRPr="00E9603C" w:rsidRDefault="008E3645" w:rsidP="008E3645">
            <w:pPr>
              <w:pStyle w:val="TAL"/>
            </w:pPr>
            <w:r w:rsidRPr="00E9603C">
              <w:t>Time slot entry (1..max)</w:t>
            </w:r>
          </w:p>
        </w:tc>
        <w:tc>
          <w:tcPr>
            <w:tcW w:w="5670" w:type="dxa"/>
          </w:tcPr>
          <w:p w14:paraId="63F58FC3" w14:textId="77777777" w:rsidR="008E3645" w:rsidRPr="00E9603C" w:rsidRDefault="008E3645" w:rsidP="008E3645">
            <w:pPr>
              <w:pStyle w:val="TAL"/>
            </w:pPr>
            <w:r w:rsidRPr="00E9603C">
              <w:t>List of time slots during the Analytics target period</w:t>
            </w:r>
            <w:r>
              <w:t>.</w:t>
            </w:r>
          </w:p>
        </w:tc>
      </w:tr>
      <w:tr w:rsidR="008E3645" w:rsidRPr="005D2CF1" w14:paraId="571BA398" w14:textId="77777777" w:rsidTr="008E3645">
        <w:trPr>
          <w:cantSplit/>
          <w:jc w:val="center"/>
        </w:trPr>
        <w:tc>
          <w:tcPr>
            <w:tcW w:w="2882" w:type="dxa"/>
          </w:tcPr>
          <w:p w14:paraId="31E5BA14" w14:textId="77777777" w:rsidR="008E3645" w:rsidRPr="00E9603C" w:rsidRDefault="008E3645" w:rsidP="008E3645">
            <w:pPr>
              <w:pStyle w:val="TAL"/>
            </w:pPr>
            <w:r w:rsidRPr="00E9603C">
              <w:t xml:space="preserve">  &gt; Time slot start</w:t>
            </w:r>
          </w:p>
        </w:tc>
        <w:tc>
          <w:tcPr>
            <w:tcW w:w="5670" w:type="dxa"/>
          </w:tcPr>
          <w:p w14:paraId="552066FC" w14:textId="77777777" w:rsidR="008E3645" w:rsidRPr="00E9603C" w:rsidRDefault="008E3645" w:rsidP="008E3645">
            <w:pPr>
              <w:pStyle w:val="TAL"/>
            </w:pPr>
            <w:r w:rsidRPr="00E9603C">
              <w:t>Time slot start within the Analytics target period</w:t>
            </w:r>
            <w:r>
              <w:t>.</w:t>
            </w:r>
          </w:p>
        </w:tc>
      </w:tr>
      <w:tr w:rsidR="008E3645" w:rsidRPr="005D2CF1" w14:paraId="37355772" w14:textId="77777777" w:rsidTr="008E3645">
        <w:trPr>
          <w:cantSplit/>
          <w:jc w:val="center"/>
        </w:trPr>
        <w:tc>
          <w:tcPr>
            <w:tcW w:w="2882" w:type="dxa"/>
          </w:tcPr>
          <w:p w14:paraId="5A5FD416" w14:textId="77777777" w:rsidR="008E3645" w:rsidRPr="00E9603C" w:rsidRDefault="008E3645" w:rsidP="008E3645">
            <w:pPr>
              <w:pStyle w:val="TAL"/>
            </w:pPr>
            <w:r w:rsidRPr="00E9603C">
              <w:t xml:space="preserve">  &gt; Duration</w:t>
            </w:r>
          </w:p>
        </w:tc>
        <w:tc>
          <w:tcPr>
            <w:tcW w:w="5670" w:type="dxa"/>
          </w:tcPr>
          <w:p w14:paraId="29582FFA" w14:textId="77777777" w:rsidR="008E3645" w:rsidRPr="00E9603C" w:rsidRDefault="008E3645" w:rsidP="008E3645">
            <w:pPr>
              <w:pStyle w:val="TAL"/>
            </w:pPr>
            <w:r w:rsidRPr="00E9603C">
              <w:t>Duration of the time slot</w:t>
            </w:r>
            <w:r>
              <w:t>.</w:t>
            </w:r>
          </w:p>
        </w:tc>
      </w:tr>
      <w:tr w:rsidR="008E3645" w:rsidRPr="005D2CF1" w14:paraId="16C824DA" w14:textId="77777777" w:rsidTr="008E3645">
        <w:trPr>
          <w:cantSplit/>
          <w:jc w:val="center"/>
        </w:trPr>
        <w:tc>
          <w:tcPr>
            <w:tcW w:w="2882" w:type="dxa"/>
          </w:tcPr>
          <w:p w14:paraId="14689126" w14:textId="77777777" w:rsidR="008E3645" w:rsidRPr="00E9603C" w:rsidRDefault="008E3645" w:rsidP="008E3645">
            <w:pPr>
              <w:pStyle w:val="TAL"/>
            </w:pPr>
            <w:r w:rsidRPr="00E9603C">
              <w:t xml:space="preserve">  &gt; Slice (1..max)</w:t>
            </w:r>
          </w:p>
        </w:tc>
        <w:tc>
          <w:tcPr>
            <w:tcW w:w="5670" w:type="dxa"/>
          </w:tcPr>
          <w:p w14:paraId="0A952564" w14:textId="77777777" w:rsidR="008E3645" w:rsidRPr="00E9603C" w:rsidRDefault="008E3645" w:rsidP="008E3645">
            <w:pPr>
              <w:pStyle w:val="TAL"/>
            </w:pPr>
            <w:r w:rsidRPr="00E9603C">
              <w:t>Observed slice statistics</w:t>
            </w:r>
            <w:r>
              <w:t>.</w:t>
            </w:r>
          </w:p>
        </w:tc>
      </w:tr>
      <w:tr w:rsidR="008E3645" w:rsidRPr="005D2CF1" w14:paraId="0599BA94" w14:textId="77777777" w:rsidTr="008E3645">
        <w:trPr>
          <w:cantSplit/>
          <w:jc w:val="center"/>
        </w:trPr>
        <w:tc>
          <w:tcPr>
            <w:tcW w:w="2882" w:type="dxa"/>
          </w:tcPr>
          <w:p w14:paraId="173A8987" w14:textId="77777777" w:rsidR="008E3645" w:rsidRPr="00E9603C" w:rsidRDefault="008E3645" w:rsidP="008E3645">
            <w:pPr>
              <w:pStyle w:val="TAL"/>
            </w:pPr>
            <w:r w:rsidRPr="00E9603C">
              <w:t xml:space="preserve">      &gt;&gt; S-NSSAI</w:t>
            </w:r>
          </w:p>
        </w:tc>
        <w:tc>
          <w:tcPr>
            <w:tcW w:w="5670" w:type="dxa"/>
          </w:tcPr>
          <w:p w14:paraId="3BBABAB6" w14:textId="77777777" w:rsidR="008E3645" w:rsidRPr="00E9603C" w:rsidRDefault="008E3645" w:rsidP="008E3645">
            <w:pPr>
              <w:pStyle w:val="TAL"/>
            </w:pPr>
            <w:r w:rsidRPr="00E9603C">
              <w:t>Slice where the UE or group of UEs dispersed its transactions</w:t>
            </w:r>
            <w:r>
              <w:t>.</w:t>
            </w:r>
          </w:p>
        </w:tc>
      </w:tr>
      <w:tr w:rsidR="008E3645" w:rsidRPr="005D2CF1" w14:paraId="296C24B5" w14:textId="77777777" w:rsidTr="008E3645">
        <w:trPr>
          <w:cantSplit/>
          <w:jc w:val="center"/>
        </w:trPr>
        <w:tc>
          <w:tcPr>
            <w:tcW w:w="2882" w:type="dxa"/>
          </w:tcPr>
          <w:p w14:paraId="759766CD" w14:textId="77777777" w:rsidR="008E3645" w:rsidRPr="00E9603C" w:rsidRDefault="008E3645" w:rsidP="008E3645">
            <w:pPr>
              <w:pStyle w:val="TAL"/>
            </w:pPr>
            <w:r w:rsidRPr="00E9603C">
              <w:t xml:space="preserve">      &gt;&gt; Transaction dispersed</w:t>
            </w:r>
          </w:p>
        </w:tc>
        <w:tc>
          <w:tcPr>
            <w:tcW w:w="5670" w:type="dxa"/>
          </w:tcPr>
          <w:p w14:paraId="4C4FB8AA" w14:textId="77777777" w:rsidR="008E3645" w:rsidRPr="00E9603C" w:rsidRDefault="008E3645" w:rsidP="008E3645">
            <w:pPr>
              <w:pStyle w:val="TAL"/>
            </w:pPr>
            <w:r w:rsidRPr="00E9603C">
              <w:t xml:space="preserve">Transactions </w:t>
            </w:r>
            <w:r>
              <w:t>amount</w:t>
            </w:r>
            <w:r w:rsidRPr="00E9603C">
              <w:t xml:space="preserve"> dispersed at this location</w:t>
            </w:r>
            <w:r>
              <w:t>.</w:t>
            </w:r>
          </w:p>
        </w:tc>
      </w:tr>
      <w:tr w:rsidR="008E3645" w:rsidRPr="005D2CF1" w14:paraId="1307CAF0" w14:textId="77777777" w:rsidTr="008E3645">
        <w:trPr>
          <w:cantSplit/>
          <w:jc w:val="center"/>
        </w:trPr>
        <w:tc>
          <w:tcPr>
            <w:tcW w:w="2882" w:type="dxa"/>
          </w:tcPr>
          <w:p w14:paraId="34C8EA27" w14:textId="77777777" w:rsidR="008E3645" w:rsidRPr="00E9603C" w:rsidRDefault="008E3645" w:rsidP="008E3645">
            <w:pPr>
              <w:pStyle w:val="TAL"/>
            </w:pPr>
            <w:r w:rsidRPr="00E9603C">
              <w:t xml:space="preserve">      &gt;&gt; Transaction classification</w:t>
            </w:r>
          </w:p>
        </w:tc>
        <w:tc>
          <w:tcPr>
            <w:tcW w:w="5670" w:type="dxa"/>
          </w:tcPr>
          <w:p w14:paraId="1ACBAF10" w14:textId="77777777" w:rsidR="008E3645" w:rsidRPr="00E9603C" w:rsidRDefault="008E3645" w:rsidP="008E3645">
            <w:pPr>
              <w:pStyle w:val="TAL"/>
            </w:pPr>
            <w:r w:rsidRPr="00E9603C">
              <w:t>Transaction mobility classification for slice: fixed, camper, traveller</w:t>
            </w:r>
            <w:r>
              <w:t>.</w:t>
            </w:r>
          </w:p>
        </w:tc>
      </w:tr>
      <w:tr w:rsidR="008E3645" w:rsidRPr="005D2CF1" w14:paraId="71D78BF9" w14:textId="77777777" w:rsidTr="008E3645">
        <w:trPr>
          <w:cantSplit/>
          <w:jc w:val="center"/>
        </w:trPr>
        <w:tc>
          <w:tcPr>
            <w:tcW w:w="2882" w:type="dxa"/>
          </w:tcPr>
          <w:p w14:paraId="2D010FA9" w14:textId="77777777" w:rsidR="008E3645" w:rsidRPr="00E9603C" w:rsidRDefault="008E3645" w:rsidP="008E3645">
            <w:pPr>
              <w:pStyle w:val="TAL"/>
            </w:pPr>
            <w:r w:rsidRPr="00E9603C">
              <w:t xml:space="preserve">      &gt;&gt; Transaction ranking</w:t>
            </w:r>
          </w:p>
        </w:tc>
        <w:tc>
          <w:tcPr>
            <w:tcW w:w="5670" w:type="dxa"/>
          </w:tcPr>
          <w:p w14:paraId="1CC2A242" w14:textId="77777777" w:rsidR="008E3645" w:rsidRPr="00E9603C" w:rsidRDefault="008E3645" w:rsidP="008E3645">
            <w:pPr>
              <w:pStyle w:val="TAL"/>
            </w:pPr>
            <w:r>
              <w:t>R</w:t>
            </w:r>
            <w:r w:rsidRPr="00E9603C">
              <w:t xml:space="preserve">anking of transactions </w:t>
            </w:r>
            <w:r>
              <w:t xml:space="preserve">amount </w:t>
            </w:r>
            <w:r w:rsidRPr="00E9603C">
              <w:t>at this slice</w:t>
            </w:r>
            <w:r>
              <w:t>. See NOTE 2.</w:t>
            </w:r>
          </w:p>
        </w:tc>
      </w:tr>
      <w:tr w:rsidR="008E3645" w:rsidRPr="005D2CF1" w14:paraId="6227FAB8" w14:textId="77777777" w:rsidTr="008E3645">
        <w:trPr>
          <w:cantSplit/>
          <w:jc w:val="center"/>
        </w:trPr>
        <w:tc>
          <w:tcPr>
            <w:tcW w:w="2882" w:type="dxa"/>
          </w:tcPr>
          <w:p w14:paraId="7521D307" w14:textId="77777777" w:rsidR="008E3645" w:rsidRPr="00E9603C" w:rsidRDefault="008E3645" w:rsidP="008E3645">
            <w:pPr>
              <w:pStyle w:val="TAL"/>
            </w:pPr>
            <w:r>
              <w:t xml:space="preserve">      &gt;&gt; Transaction percentile ranking</w:t>
            </w:r>
          </w:p>
        </w:tc>
        <w:tc>
          <w:tcPr>
            <w:tcW w:w="5670" w:type="dxa"/>
          </w:tcPr>
          <w:p w14:paraId="2DA9B240" w14:textId="77777777" w:rsidR="008E3645" w:rsidRPr="00E9603C" w:rsidRDefault="008E3645" w:rsidP="008E3645">
            <w:pPr>
              <w:pStyle w:val="TAL"/>
            </w:pPr>
            <w:r>
              <w:t>Percentile ranking of the UE in the Cumulative Distribution Function of transactions for the population of all UEs served by the slice.</w:t>
            </w:r>
          </w:p>
        </w:tc>
      </w:tr>
      <w:tr w:rsidR="008E3645" w:rsidRPr="005D2CF1" w14:paraId="6D4D6374" w14:textId="77777777" w:rsidTr="008E3645">
        <w:trPr>
          <w:cantSplit/>
          <w:jc w:val="center"/>
        </w:trPr>
        <w:tc>
          <w:tcPr>
            <w:tcW w:w="2882" w:type="dxa"/>
          </w:tcPr>
          <w:p w14:paraId="32CA4AE6" w14:textId="77777777" w:rsidR="008E3645" w:rsidRPr="00E9603C" w:rsidRDefault="008E3645" w:rsidP="008E3645">
            <w:pPr>
              <w:pStyle w:val="TAL"/>
            </w:pPr>
            <w:r w:rsidRPr="00E9603C">
              <w:t xml:space="preserve">      &gt;&gt; Ratio</w:t>
            </w:r>
          </w:p>
        </w:tc>
        <w:tc>
          <w:tcPr>
            <w:tcW w:w="5670" w:type="dxa"/>
          </w:tcPr>
          <w:p w14:paraId="15A81C2B" w14:textId="77777777" w:rsidR="008E3645"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0BB1FAA4" w14:textId="77777777" w:rsidTr="008E3645">
        <w:trPr>
          <w:cantSplit/>
          <w:jc w:val="center"/>
        </w:trPr>
        <w:tc>
          <w:tcPr>
            <w:tcW w:w="8552" w:type="dxa"/>
            <w:gridSpan w:val="2"/>
          </w:tcPr>
          <w:p w14:paraId="4CED3E12"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47305CA" w14:textId="77777777" w:rsidR="008E3645" w:rsidRPr="00E9603C"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45E91A67" w14:textId="77777777" w:rsidR="008E3645" w:rsidRPr="005D2CF1" w:rsidRDefault="008E3645" w:rsidP="008E3645">
      <w:pPr>
        <w:pStyle w:val="FP"/>
        <w:rPr>
          <w:lang w:eastAsia="zh-CN"/>
        </w:rPr>
      </w:pPr>
    </w:p>
    <w:p w14:paraId="1AA6BD6F" w14:textId="77777777" w:rsidR="008E3645" w:rsidRDefault="008E3645" w:rsidP="008E3645">
      <w:pPr>
        <w:pStyle w:val="TH"/>
      </w:pPr>
      <w:r>
        <w:lastRenderedPageBreak/>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E3645" w:rsidRPr="005D2CF1" w14:paraId="6CC589C4" w14:textId="77777777" w:rsidTr="008E3645">
        <w:trPr>
          <w:cantSplit/>
          <w:jc w:val="center"/>
        </w:trPr>
        <w:tc>
          <w:tcPr>
            <w:tcW w:w="2882" w:type="dxa"/>
          </w:tcPr>
          <w:p w14:paraId="09BE00E7" w14:textId="77777777" w:rsidR="008E3645" w:rsidRPr="005D2CF1" w:rsidRDefault="008E3645" w:rsidP="008E3645">
            <w:pPr>
              <w:pStyle w:val="TAH"/>
            </w:pPr>
            <w:r w:rsidRPr="005D2CF1">
              <w:t>Information</w:t>
            </w:r>
          </w:p>
        </w:tc>
        <w:tc>
          <w:tcPr>
            <w:tcW w:w="5670" w:type="dxa"/>
          </w:tcPr>
          <w:p w14:paraId="59354C86" w14:textId="77777777" w:rsidR="008E3645" w:rsidRPr="005D2CF1" w:rsidRDefault="008E3645" w:rsidP="008E3645">
            <w:pPr>
              <w:pStyle w:val="TAH"/>
            </w:pPr>
            <w:r w:rsidRPr="005D2CF1">
              <w:t>Description</w:t>
            </w:r>
          </w:p>
        </w:tc>
      </w:tr>
      <w:tr w:rsidR="008E3645" w:rsidRPr="005D2CF1" w14:paraId="10E4B640" w14:textId="77777777" w:rsidTr="008E3645">
        <w:trPr>
          <w:cantSplit/>
          <w:jc w:val="center"/>
        </w:trPr>
        <w:tc>
          <w:tcPr>
            <w:tcW w:w="2882" w:type="dxa"/>
          </w:tcPr>
          <w:p w14:paraId="71432347" w14:textId="77777777" w:rsidR="008E3645" w:rsidRPr="005D2CF1" w:rsidRDefault="008E3645" w:rsidP="008E3645">
            <w:pPr>
              <w:pStyle w:val="TAL"/>
              <w:rPr>
                <w:rFonts w:eastAsia="MS Mincho"/>
              </w:rPr>
            </w:pPr>
            <w:r w:rsidRPr="00E9603C">
              <w:t>UE group ID or UE ID</w:t>
            </w:r>
          </w:p>
        </w:tc>
        <w:tc>
          <w:tcPr>
            <w:tcW w:w="5670" w:type="dxa"/>
          </w:tcPr>
          <w:p w14:paraId="37AD5D65" w14:textId="77777777" w:rsidR="008E3645" w:rsidRPr="005D2CF1" w:rsidRDefault="008E3645" w:rsidP="008E3645">
            <w:pPr>
              <w:pStyle w:val="TAL"/>
            </w:pPr>
            <w:r w:rsidRPr="00E9603C">
              <w:t>Identifies a UE or a group of UEs, e.g. internal group ID defined in TS 23.501 [2] clause 5.9.7, SUPI (see NOTE</w:t>
            </w:r>
            <w:r>
              <w:t>1</w:t>
            </w:r>
            <w:r w:rsidRPr="00E9603C">
              <w:t>).</w:t>
            </w:r>
          </w:p>
        </w:tc>
      </w:tr>
      <w:tr w:rsidR="008E3645" w:rsidRPr="005D2CF1" w14:paraId="733F6DE4" w14:textId="77777777" w:rsidTr="008E3645">
        <w:trPr>
          <w:cantSplit/>
          <w:jc w:val="center"/>
        </w:trPr>
        <w:tc>
          <w:tcPr>
            <w:tcW w:w="2882" w:type="dxa"/>
          </w:tcPr>
          <w:p w14:paraId="31305E76" w14:textId="77777777" w:rsidR="008E3645" w:rsidRPr="00E9603C" w:rsidRDefault="008E3645" w:rsidP="008E3645">
            <w:pPr>
              <w:pStyle w:val="TAL"/>
            </w:pPr>
            <w:r w:rsidRPr="00E9603C">
              <w:t>Time slot entry (1..max)</w:t>
            </w:r>
          </w:p>
        </w:tc>
        <w:tc>
          <w:tcPr>
            <w:tcW w:w="5670" w:type="dxa"/>
          </w:tcPr>
          <w:p w14:paraId="27A4AAF6" w14:textId="77777777" w:rsidR="008E3645" w:rsidRPr="00E9603C" w:rsidRDefault="008E3645" w:rsidP="008E3645">
            <w:pPr>
              <w:pStyle w:val="TAL"/>
            </w:pPr>
            <w:r w:rsidRPr="00E9603C">
              <w:t>List of predicted time slots</w:t>
            </w:r>
            <w:r>
              <w:t>.</w:t>
            </w:r>
          </w:p>
        </w:tc>
      </w:tr>
      <w:tr w:rsidR="008E3645" w:rsidRPr="005D2CF1" w14:paraId="1DCA92E4" w14:textId="77777777" w:rsidTr="008E3645">
        <w:trPr>
          <w:cantSplit/>
          <w:jc w:val="center"/>
        </w:trPr>
        <w:tc>
          <w:tcPr>
            <w:tcW w:w="2882" w:type="dxa"/>
          </w:tcPr>
          <w:p w14:paraId="6367AB74" w14:textId="77777777" w:rsidR="008E3645" w:rsidRPr="00E9603C" w:rsidRDefault="008E3645" w:rsidP="008E3645">
            <w:pPr>
              <w:pStyle w:val="TAL"/>
            </w:pPr>
            <w:r w:rsidRPr="00E9603C">
              <w:t xml:space="preserve">  &gt; Time slot start</w:t>
            </w:r>
          </w:p>
        </w:tc>
        <w:tc>
          <w:tcPr>
            <w:tcW w:w="5670" w:type="dxa"/>
          </w:tcPr>
          <w:p w14:paraId="1B296313" w14:textId="77777777" w:rsidR="008E3645" w:rsidRPr="00E9603C" w:rsidRDefault="008E3645" w:rsidP="008E3645">
            <w:pPr>
              <w:pStyle w:val="TAL"/>
            </w:pPr>
            <w:r w:rsidRPr="00E9603C">
              <w:t>Time slot start within the Analytics target period</w:t>
            </w:r>
            <w:r>
              <w:t>.</w:t>
            </w:r>
          </w:p>
        </w:tc>
      </w:tr>
      <w:tr w:rsidR="008E3645" w:rsidRPr="005D2CF1" w14:paraId="216D6E78" w14:textId="77777777" w:rsidTr="008E3645">
        <w:trPr>
          <w:cantSplit/>
          <w:jc w:val="center"/>
        </w:trPr>
        <w:tc>
          <w:tcPr>
            <w:tcW w:w="2882" w:type="dxa"/>
          </w:tcPr>
          <w:p w14:paraId="7F71F723" w14:textId="77777777" w:rsidR="008E3645" w:rsidRPr="00E9603C" w:rsidRDefault="008E3645" w:rsidP="008E3645">
            <w:pPr>
              <w:pStyle w:val="TAL"/>
            </w:pPr>
            <w:r w:rsidRPr="00E9603C">
              <w:t xml:space="preserve">  &gt; Duration</w:t>
            </w:r>
          </w:p>
        </w:tc>
        <w:tc>
          <w:tcPr>
            <w:tcW w:w="5670" w:type="dxa"/>
          </w:tcPr>
          <w:p w14:paraId="5222F067" w14:textId="77777777" w:rsidR="008E3645" w:rsidRPr="00E9603C" w:rsidRDefault="008E3645" w:rsidP="008E3645">
            <w:pPr>
              <w:pStyle w:val="TAL"/>
            </w:pPr>
            <w:r w:rsidRPr="00E9603C">
              <w:t>Duration of the time slot</w:t>
            </w:r>
            <w:r>
              <w:t>.</w:t>
            </w:r>
          </w:p>
        </w:tc>
      </w:tr>
      <w:tr w:rsidR="008E3645" w:rsidRPr="005D2CF1" w14:paraId="32850CC4" w14:textId="77777777" w:rsidTr="008E3645">
        <w:trPr>
          <w:cantSplit/>
          <w:jc w:val="center"/>
        </w:trPr>
        <w:tc>
          <w:tcPr>
            <w:tcW w:w="2882" w:type="dxa"/>
          </w:tcPr>
          <w:p w14:paraId="7E33BD45" w14:textId="77777777" w:rsidR="008E3645" w:rsidRPr="00E9603C" w:rsidRDefault="008E3645" w:rsidP="008E3645">
            <w:pPr>
              <w:pStyle w:val="TAL"/>
            </w:pPr>
            <w:r w:rsidRPr="00E9603C">
              <w:t xml:space="preserve">  &gt; Slice (1..max)</w:t>
            </w:r>
          </w:p>
        </w:tc>
        <w:tc>
          <w:tcPr>
            <w:tcW w:w="5670" w:type="dxa"/>
          </w:tcPr>
          <w:p w14:paraId="21F0EB71" w14:textId="77777777" w:rsidR="008E3645" w:rsidRPr="00E9603C" w:rsidRDefault="008E3645" w:rsidP="008E3645">
            <w:pPr>
              <w:pStyle w:val="TAL"/>
            </w:pPr>
            <w:r w:rsidRPr="00E9603C">
              <w:t>Predicted slice during the Analytics target period</w:t>
            </w:r>
            <w:r>
              <w:t>.</w:t>
            </w:r>
          </w:p>
        </w:tc>
      </w:tr>
      <w:tr w:rsidR="008E3645" w:rsidRPr="005D2CF1" w14:paraId="40F3B9A7" w14:textId="77777777" w:rsidTr="008E3645">
        <w:trPr>
          <w:cantSplit/>
          <w:jc w:val="center"/>
        </w:trPr>
        <w:tc>
          <w:tcPr>
            <w:tcW w:w="2882" w:type="dxa"/>
          </w:tcPr>
          <w:p w14:paraId="35479651" w14:textId="77777777" w:rsidR="008E3645" w:rsidRPr="00E9603C" w:rsidRDefault="008E3645" w:rsidP="008E3645">
            <w:pPr>
              <w:pStyle w:val="TAL"/>
            </w:pPr>
            <w:r w:rsidRPr="00E9603C">
              <w:t xml:space="preserve">      &gt;&gt; S-NSSAI</w:t>
            </w:r>
          </w:p>
        </w:tc>
        <w:tc>
          <w:tcPr>
            <w:tcW w:w="5670" w:type="dxa"/>
          </w:tcPr>
          <w:p w14:paraId="165E7679" w14:textId="77777777" w:rsidR="008E3645" w:rsidRPr="00E9603C" w:rsidRDefault="008E3645" w:rsidP="008E3645">
            <w:pPr>
              <w:pStyle w:val="TAL"/>
            </w:pPr>
            <w:r w:rsidRPr="00E9603C">
              <w:t>Slice where the UE is predicted to disperse its transactions</w:t>
            </w:r>
            <w:r>
              <w:t>.</w:t>
            </w:r>
          </w:p>
        </w:tc>
      </w:tr>
      <w:tr w:rsidR="008E3645" w:rsidRPr="005D2CF1" w14:paraId="29597599" w14:textId="77777777" w:rsidTr="008E3645">
        <w:trPr>
          <w:cantSplit/>
          <w:jc w:val="center"/>
        </w:trPr>
        <w:tc>
          <w:tcPr>
            <w:tcW w:w="2882" w:type="dxa"/>
          </w:tcPr>
          <w:p w14:paraId="61261043" w14:textId="77777777" w:rsidR="008E3645" w:rsidRPr="00E9603C" w:rsidRDefault="008E3645" w:rsidP="008E3645">
            <w:pPr>
              <w:pStyle w:val="TAL"/>
            </w:pPr>
            <w:r w:rsidRPr="00E9603C">
              <w:t xml:space="preserve">      &gt;&gt; Transaction dispersion</w:t>
            </w:r>
          </w:p>
        </w:tc>
        <w:tc>
          <w:tcPr>
            <w:tcW w:w="5670" w:type="dxa"/>
          </w:tcPr>
          <w:p w14:paraId="0C4AB6F4" w14:textId="77777777" w:rsidR="008E3645" w:rsidRPr="00E9603C" w:rsidRDefault="008E3645" w:rsidP="008E3645">
            <w:pPr>
              <w:pStyle w:val="TAL"/>
            </w:pPr>
            <w:r w:rsidRPr="00E9603C">
              <w:t>Transaction volume to be dispersed at this slice</w:t>
            </w:r>
            <w:r>
              <w:t>.</w:t>
            </w:r>
          </w:p>
        </w:tc>
      </w:tr>
      <w:tr w:rsidR="008E3645" w:rsidRPr="005D2CF1" w14:paraId="19CF0AE8" w14:textId="77777777" w:rsidTr="008E3645">
        <w:trPr>
          <w:cantSplit/>
          <w:jc w:val="center"/>
        </w:trPr>
        <w:tc>
          <w:tcPr>
            <w:tcW w:w="2882" w:type="dxa"/>
          </w:tcPr>
          <w:p w14:paraId="680148F2"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14584801" w14:textId="77777777" w:rsidR="008E3645" w:rsidRPr="00E9603C" w:rsidRDefault="008E3645" w:rsidP="008E3645">
            <w:pPr>
              <w:pStyle w:val="TAL"/>
            </w:pPr>
            <w:r w:rsidRPr="00E9603C">
              <w:t>Confidence of this prediction (i.e. transactions to be dispersed at this slice)</w:t>
            </w:r>
            <w:r>
              <w:t>.</w:t>
            </w:r>
          </w:p>
        </w:tc>
      </w:tr>
      <w:tr w:rsidR="008E3645" w:rsidRPr="005D2CF1" w14:paraId="37EF2556" w14:textId="77777777" w:rsidTr="008E3645">
        <w:trPr>
          <w:cantSplit/>
          <w:jc w:val="center"/>
        </w:trPr>
        <w:tc>
          <w:tcPr>
            <w:tcW w:w="2882" w:type="dxa"/>
          </w:tcPr>
          <w:p w14:paraId="36E23721" w14:textId="77777777" w:rsidR="008E3645" w:rsidRPr="00E9603C" w:rsidRDefault="008E3645" w:rsidP="008E3645">
            <w:pPr>
              <w:pStyle w:val="TAL"/>
            </w:pPr>
            <w:r w:rsidRPr="00E9603C">
              <w:t xml:space="preserve">      &gt;&gt; Transaction classification</w:t>
            </w:r>
          </w:p>
        </w:tc>
        <w:tc>
          <w:tcPr>
            <w:tcW w:w="5670" w:type="dxa"/>
          </w:tcPr>
          <w:p w14:paraId="1F69C674" w14:textId="77777777" w:rsidR="008E3645" w:rsidRPr="00E9603C" w:rsidRDefault="008E3645" w:rsidP="008E3645">
            <w:pPr>
              <w:pStyle w:val="TAL"/>
            </w:pPr>
            <w:r w:rsidRPr="00E9603C">
              <w:t>Transaction mobility classification for this slice: fixed, camper, traveller</w:t>
            </w:r>
            <w:r>
              <w:t>.</w:t>
            </w:r>
          </w:p>
        </w:tc>
      </w:tr>
      <w:tr w:rsidR="008E3645" w:rsidRPr="005D2CF1" w14:paraId="580AB901" w14:textId="77777777" w:rsidTr="008E3645">
        <w:trPr>
          <w:cantSplit/>
          <w:jc w:val="center"/>
        </w:trPr>
        <w:tc>
          <w:tcPr>
            <w:tcW w:w="2882" w:type="dxa"/>
          </w:tcPr>
          <w:p w14:paraId="6C781BDF"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56D22CBA" w14:textId="77777777" w:rsidR="008E3645" w:rsidRPr="00E9603C" w:rsidRDefault="008E3645" w:rsidP="008E3645">
            <w:pPr>
              <w:pStyle w:val="TAL"/>
            </w:pPr>
            <w:r w:rsidRPr="00E9603C">
              <w:t>Confidence of this prediction (i.e. mobility classification at this slice)</w:t>
            </w:r>
            <w:r>
              <w:t>.</w:t>
            </w:r>
          </w:p>
        </w:tc>
      </w:tr>
      <w:tr w:rsidR="008E3645" w:rsidRPr="005D2CF1" w14:paraId="7BF6D861" w14:textId="77777777" w:rsidTr="008E3645">
        <w:trPr>
          <w:cantSplit/>
          <w:jc w:val="center"/>
        </w:trPr>
        <w:tc>
          <w:tcPr>
            <w:tcW w:w="2882" w:type="dxa"/>
          </w:tcPr>
          <w:p w14:paraId="2E68489C" w14:textId="77777777" w:rsidR="008E3645" w:rsidRPr="00E9603C" w:rsidRDefault="008E3645" w:rsidP="008E3645">
            <w:pPr>
              <w:pStyle w:val="TAL"/>
            </w:pPr>
            <w:r w:rsidRPr="00E9603C">
              <w:t xml:space="preserve">      &gt;&gt; Transaction ranking</w:t>
            </w:r>
          </w:p>
        </w:tc>
        <w:tc>
          <w:tcPr>
            <w:tcW w:w="5670" w:type="dxa"/>
          </w:tcPr>
          <w:p w14:paraId="71B65C10" w14:textId="77777777" w:rsidR="008E3645" w:rsidRDefault="008E3645" w:rsidP="008E3645">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E3645" w:rsidRPr="005D2CF1" w14:paraId="77B7F6C8" w14:textId="77777777" w:rsidTr="008E3645">
        <w:trPr>
          <w:cantSplit/>
          <w:jc w:val="center"/>
        </w:trPr>
        <w:tc>
          <w:tcPr>
            <w:tcW w:w="2882" w:type="dxa"/>
          </w:tcPr>
          <w:p w14:paraId="47D80A22" w14:textId="77777777" w:rsidR="008E3645" w:rsidRPr="00E9603C" w:rsidRDefault="008E3645" w:rsidP="008E3645">
            <w:pPr>
              <w:pStyle w:val="TAL"/>
            </w:pPr>
            <w:r>
              <w:t xml:space="preserve">      &gt;&gt; Transaction percentile ranking</w:t>
            </w:r>
          </w:p>
        </w:tc>
        <w:tc>
          <w:tcPr>
            <w:tcW w:w="5670" w:type="dxa"/>
          </w:tcPr>
          <w:p w14:paraId="46098ECC" w14:textId="77777777" w:rsidR="008E3645" w:rsidRPr="00E9603C" w:rsidRDefault="008E3645" w:rsidP="008E3645">
            <w:pPr>
              <w:pStyle w:val="TAL"/>
            </w:pPr>
            <w:r>
              <w:t>Percentile ranking of the UE in the Cumulative Distribution Function of transactions for the population of all UEs served by the slice.</w:t>
            </w:r>
          </w:p>
        </w:tc>
      </w:tr>
      <w:tr w:rsidR="008E3645" w:rsidRPr="005D2CF1" w14:paraId="022C4F02" w14:textId="77777777" w:rsidTr="008E3645">
        <w:trPr>
          <w:cantSplit/>
          <w:jc w:val="center"/>
        </w:trPr>
        <w:tc>
          <w:tcPr>
            <w:tcW w:w="2882" w:type="dxa"/>
          </w:tcPr>
          <w:p w14:paraId="67834C37" w14:textId="77777777" w:rsidR="008E3645" w:rsidRPr="00E9603C" w:rsidRDefault="008E3645" w:rsidP="008E3645">
            <w:pPr>
              <w:pStyle w:val="TAL"/>
            </w:pPr>
            <w:r w:rsidRPr="00E9603C">
              <w:t xml:space="preserve">      &gt;&gt;</w:t>
            </w:r>
            <w:r>
              <w:t>&gt;</w:t>
            </w:r>
            <w:r w:rsidRPr="00E9603C">
              <w:t xml:space="preserve"> Confidence</w:t>
            </w:r>
          </w:p>
        </w:tc>
        <w:tc>
          <w:tcPr>
            <w:tcW w:w="5670" w:type="dxa"/>
          </w:tcPr>
          <w:p w14:paraId="330FDA09" w14:textId="77777777" w:rsidR="008E3645" w:rsidRPr="00E9603C" w:rsidRDefault="008E3645" w:rsidP="008E3645">
            <w:pPr>
              <w:pStyle w:val="TAL"/>
            </w:pPr>
            <w:r w:rsidRPr="00E9603C">
              <w:t>Confidence of this prediction (i.e. percentile ranking at this slice)</w:t>
            </w:r>
            <w:r>
              <w:t>.</w:t>
            </w:r>
          </w:p>
        </w:tc>
      </w:tr>
      <w:tr w:rsidR="008E3645" w:rsidRPr="005D2CF1" w14:paraId="692CC068" w14:textId="77777777" w:rsidTr="008E3645">
        <w:trPr>
          <w:cantSplit/>
          <w:jc w:val="center"/>
        </w:trPr>
        <w:tc>
          <w:tcPr>
            <w:tcW w:w="2882" w:type="dxa"/>
          </w:tcPr>
          <w:p w14:paraId="78DFBAFE" w14:textId="77777777" w:rsidR="008E3645" w:rsidRPr="00E9603C" w:rsidRDefault="008E3645" w:rsidP="008E3645">
            <w:pPr>
              <w:pStyle w:val="TAL"/>
            </w:pPr>
            <w:r w:rsidRPr="00E9603C">
              <w:t xml:space="preserve">      &gt;&gt; Ratio</w:t>
            </w:r>
          </w:p>
        </w:tc>
        <w:tc>
          <w:tcPr>
            <w:tcW w:w="5670" w:type="dxa"/>
          </w:tcPr>
          <w:p w14:paraId="3A15961E" w14:textId="77777777" w:rsidR="008E3645" w:rsidRPr="00E9603C" w:rsidRDefault="008E3645" w:rsidP="008E3645">
            <w:pPr>
              <w:pStyle w:val="TAL"/>
            </w:pPr>
            <w:r w:rsidRPr="00E9603C">
              <w:t xml:space="preserve">Percentage of UEs in the group (in </w:t>
            </w:r>
            <w:r>
              <w:t xml:space="preserve">the </w:t>
            </w:r>
            <w:r w:rsidRPr="00E9603C">
              <w:t>case of UE group)</w:t>
            </w:r>
            <w:r>
              <w:t>.</w:t>
            </w:r>
          </w:p>
        </w:tc>
      </w:tr>
      <w:tr w:rsidR="008E3645" w:rsidRPr="005D2CF1" w14:paraId="6EC2B8F1" w14:textId="77777777" w:rsidTr="008E3645">
        <w:trPr>
          <w:cantSplit/>
          <w:jc w:val="center"/>
        </w:trPr>
        <w:tc>
          <w:tcPr>
            <w:tcW w:w="8552" w:type="dxa"/>
            <w:gridSpan w:val="2"/>
          </w:tcPr>
          <w:p w14:paraId="74DE48DE" w14:textId="77777777" w:rsidR="008E3645" w:rsidRDefault="008E3645" w:rsidP="008E3645">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9E6CDB" w14:textId="77777777" w:rsidR="008E3645" w:rsidRPr="00E9603C" w:rsidRDefault="008E3645" w:rsidP="008E3645">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3F3DD5E9" w14:textId="77777777" w:rsidR="008E3645" w:rsidRPr="005D2CF1" w:rsidRDefault="008E3645" w:rsidP="008E3645">
      <w:pPr>
        <w:pStyle w:val="FP"/>
        <w:rPr>
          <w:lang w:eastAsia="zh-CN"/>
        </w:rPr>
      </w:pPr>
    </w:p>
    <w:p w14:paraId="0B81530C" w14:textId="77777777" w:rsidR="009A6D39" w:rsidRDefault="009A6D39" w:rsidP="009A6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2C171" w14:textId="77777777" w:rsidR="00E474D6" w:rsidRDefault="00E474D6">
      <w:r>
        <w:separator/>
      </w:r>
    </w:p>
  </w:endnote>
  <w:endnote w:type="continuationSeparator" w:id="0">
    <w:p w14:paraId="17D8F382" w14:textId="77777777" w:rsidR="00E474D6" w:rsidRDefault="00E4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5A3A4" w14:textId="77777777" w:rsidR="00E474D6" w:rsidRDefault="00E474D6">
      <w:r>
        <w:separator/>
      </w:r>
    </w:p>
  </w:footnote>
  <w:footnote w:type="continuationSeparator" w:id="0">
    <w:p w14:paraId="07B73CF6" w14:textId="77777777" w:rsidR="00E474D6" w:rsidRDefault="00E47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3645" w:rsidRDefault="008E36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3645" w:rsidRDefault="008E3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3645" w:rsidRDefault="008E36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3645" w:rsidRDefault="008E36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Antoine Mouquet (Orange)">
    <w15:presenceInfo w15:providerId="None" w15:userId="Antoine Mouquet (Orange)"/>
  </w15:person>
  <w15:person w15:author="ORANGE Ph.Tamagnan">
    <w15:presenceInfo w15:providerId="None" w15:userId="ORANGE Ph.Tamag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F9E"/>
    <w:rsid w:val="000A6394"/>
    <w:rsid w:val="000B7FED"/>
    <w:rsid w:val="000C038A"/>
    <w:rsid w:val="000C6598"/>
    <w:rsid w:val="000D44B3"/>
    <w:rsid w:val="000E2972"/>
    <w:rsid w:val="00145D43"/>
    <w:rsid w:val="00181BEC"/>
    <w:rsid w:val="00192C46"/>
    <w:rsid w:val="001A08B3"/>
    <w:rsid w:val="001A7B60"/>
    <w:rsid w:val="001B3783"/>
    <w:rsid w:val="001B52F0"/>
    <w:rsid w:val="001B7A65"/>
    <w:rsid w:val="001E41F3"/>
    <w:rsid w:val="00211173"/>
    <w:rsid w:val="0026004D"/>
    <w:rsid w:val="002640DD"/>
    <w:rsid w:val="00275D12"/>
    <w:rsid w:val="00284FEB"/>
    <w:rsid w:val="002860C4"/>
    <w:rsid w:val="002B5741"/>
    <w:rsid w:val="002E472E"/>
    <w:rsid w:val="00305409"/>
    <w:rsid w:val="0031251D"/>
    <w:rsid w:val="00335509"/>
    <w:rsid w:val="003609EF"/>
    <w:rsid w:val="0036231A"/>
    <w:rsid w:val="00374DD4"/>
    <w:rsid w:val="003B7A40"/>
    <w:rsid w:val="003E1A36"/>
    <w:rsid w:val="00400436"/>
    <w:rsid w:val="00410371"/>
    <w:rsid w:val="004242F1"/>
    <w:rsid w:val="004A6112"/>
    <w:rsid w:val="004B75B7"/>
    <w:rsid w:val="004F65FC"/>
    <w:rsid w:val="0051580D"/>
    <w:rsid w:val="00547111"/>
    <w:rsid w:val="00576E1B"/>
    <w:rsid w:val="00592D74"/>
    <w:rsid w:val="005A3B39"/>
    <w:rsid w:val="005E2C44"/>
    <w:rsid w:val="00621188"/>
    <w:rsid w:val="006257ED"/>
    <w:rsid w:val="00665C47"/>
    <w:rsid w:val="00695808"/>
    <w:rsid w:val="006B2843"/>
    <w:rsid w:val="006B46FB"/>
    <w:rsid w:val="006C546F"/>
    <w:rsid w:val="006D7BA7"/>
    <w:rsid w:val="006E21FB"/>
    <w:rsid w:val="0070608E"/>
    <w:rsid w:val="007176FF"/>
    <w:rsid w:val="00792342"/>
    <w:rsid w:val="007977A8"/>
    <w:rsid w:val="007B512A"/>
    <w:rsid w:val="007C2097"/>
    <w:rsid w:val="007D6A07"/>
    <w:rsid w:val="007F7259"/>
    <w:rsid w:val="008040A8"/>
    <w:rsid w:val="008279FA"/>
    <w:rsid w:val="008626E7"/>
    <w:rsid w:val="00870EE7"/>
    <w:rsid w:val="008863B9"/>
    <w:rsid w:val="008A45A6"/>
    <w:rsid w:val="008E3645"/>
    <w:rsid w:val="008F3789"/>
    <w:rsid w:val="008F686C"/>
    <w:rsid w:val="009148DE"/>
    <w:rsid w:val="00921F67"/>
    <w:rsid w:val="00941E30"/>
    <w:rsid w:val="009777D9"/>
    <w:rsid w:val="00991B88"/>
    <w:rsid w:val="009A5753"/>
    <w:rsid w:val="009A579D"/>
    <w:rsid w:val="009A6D39"/>
    <w:rsid w:val="009E3297"/>
    <w:rsid w:val="009F734F"/>
    <w:rsid w:val="00A246B6"/>
    <w:rsid w:val="00A47E70"/>
    <w:rsid w:val="00A50CF0"/>
    <w:rsid w:val="00A6665A"/>
    <w:rsid w:val="00A7671C"/>
    <w:rsid w:val="00AA2CBC"/>
    <w:rsid w:val="00AA733E"/>
    <w:rsid w:val="00AC5820"/>
    <w:rsid w:val="00AD1CD8"/>
    <w:rsid w:val="00B258BB"/>
    <w:rsid w:val="00B67B97"/>
    <w:rsid w:val="00B847B1"/>
    <w:rsid w:val="00B968C8"/>
    <w:rsid w:val="00BA3EC5"/>
    <w:rsid w:val="00BA51D9"/>
    <w:rsid w:val="00BB5DFC"/>
    <w:rsid w:val="00BD279D"/>
    <w:rsid w:val="00BD6BB8"/>
    <w:rsid w:val="00BF527D"/>
    <w:rsid w:val="00C3564C"/>
    <w:rsid w:val="00C462A0"/>
    <w:rsid w:val="00C66BA2"/>
    <w:rsid w:val="00C95985"/>
    <w:rsid w:val="00CC5026"/>
    <w:rsid w:val="00CC68D0"/>
    <w:rsid w:val="00D03F9A"/>
    <w:rsid w:val="00D06D51"/>
    <w:rsid w:val="00D24991"/>
    <w:rsid w:val="00D40A13"/>
    <w:rsid w:val="00D50255"/>
    <w:rsid w:val="00D61DD8"/>
    <w:rsid w:val="00D650BA"/>
    <w:rsid w:val="00D66520"/>
    <w:rsid w:val="00DE34CF"/>
    <w:rsid w:val="00E13F3D"/>
    <w:rsid w:val="00E1433C"/>
    <w:rsid w:val="00E33421"/>
    <w:rsid w:val="00E34898"/>
    <w:rsid w:val="00E474D6"/>
    <w:rsid w:val="00EB09B7"/>
    <w:rsid w:val="00EE4770"/>
    <w:rsid w:val="00EE7D7C"/>
    <w:rsid w:val="00F010DC"/>
    <w:rsid w:val="00F10B79"/>
    <w:rsid w:val="00F25D98"/>
    <w:rsid w:val="00F300FB"/>
    <w:rsid w:val="00FA2360"/>
    <w:rsid w:val="00FB6386"/>
    <w:rsid w:val="00FD2F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61D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D61DD8"/>
    <w:rPr>
      <w:rFonts w:ascii="Times New Roman" w:hAnsi="Times New Roman"/>
      <w:color w:val="FF0000"/>
      <w:lang w:val="en-GB" w:eastAsia="en-US"/>
    </w:rPr>
  </w:style>
  <w:style w:type="character" w:customStyle="1" w:styleId="B1Char">
    <w:name w:val="B1 Char"/>
    <w:link w:val="B1"/>
    <w:rsid w:val="00D61DD8"/>
    <w:rPr>
      <w:rFonts w:ascii="Times New Roman" w:hAnsi="Times New Roman"/>
      <w:lang w:val="en-GB" w:eastAsia="en-US"/>
    </w:rPr>
  </w:style>
  <w:style w:type="character" w:customStyle="1" w:styleId="NOZchn">
    <w:name w:val="NO Zchn"/>
    <w:link w:val="NO"/>
    <w:rsid w:val="00D61DD8"/>
    <w:rPr>
      <w:rFonts w:ascii="Times New Roman" w:hAnsi="Times New Roman"/>
      <w:lang w:val="en-GB" w:eastAsia="en-US"/>
    </w:rPr>
  </w:style>
  <w:style w:type="character" w:customStyle="1" w:styleId="THChar">
    <w:name w:val="TH Char"/>
    <w:link w:val="TH"/>
    <w:rsid w:val="00D61DD8"/>
    <w:rPr>
      <w:rFonts w:ascii="Arial" w:hAnsi="Arial"/>
      <w:b/>
      <w:lang w:val="en-GB" w:eastAsia="en-US"/>
    </w:rPr>
  </w:style>
  <w:style w:type="character" w:customStyle="1" w:styleId="TALChar">
    <w:name w:val="TAL Char"/>
    <w:link w:val="TAL"/>
    <w:qFormat/>
    <w:rsid w:val="00D61DD8"/>
    <w:rPr>
      <w:rFonts w:ascii="Arial" w:hAnsi="Arial"/>
      <w:sz w:val="18"/>
      <w:lang w:val="en-GB" w:eastAsia="en-US"/>
    </w:rPr>
  </w:style>
  <w:style w:type="character" w:customStyle="1" w:styleId="TAHCar">
    <w:name w:val="TAH Car"/>
    <w:link w:val="TAH"/>
    <w:rsid w:val="00D61DD8"/>
    <w:rPr>
      <w:rFonts w:ascii="Arial" w:hAnsi="Arial"/>
      <w:b/>
      <w:sz w:val="18"/>
      <w:lang w:val="en-GB" w:eastAsia="en-US"/>
    </w:rPr>
  </w:style>
  <w:style w:type="character" w:customStyle="1" w:styleId="TACChar">
    <w:name w:val="TAC Char"/>
    <w:link w:val="TAC"/>
    <w:rsid w:val="00D61DD8"/>
    <w:rPr>
      <w:rFonts w:ascii="Arial" w:hAnsi="Arial"/>
      <w:sz w:val="18"/>
      <w:lang w:val="en-GB" w:eastAsia="en-US"/>
    </w:rPr>
  </w:style>
  <w:style w:type="character" w:customStyle="1" w:styleId="TANChar">
    <w:name w:val="TAN Char"/>
    <w:link w:val="TAN"/>
    <w:rsid w:val="00D61DD8"/>
    <w:rPr>
      <w:rFonts w:ascii="Arial" w:hAnsi="Arial"/>
      <w:sz w:val="18"/>
      <w:lang w:val="en-GB" w:eastAsia="en-US"/>
    </w:rPr>
  </w:style>
  <w:style w:type="character" w:customStyle="1" w:styleId="B2Char">
    <w:name w:val="B2 Char"/>
    <w:link w:val="B2"/>
    <w:rsid w:val="00211173"/>
    <w:rPr>
      <w:rFonts w:ascii="Times New Roman" w:hAnsi="Times New Roman"/>
      <w:lang w:val="en-GB" w:eastAsia="en-US"/>
    </w:rPr>
  </w:style>
  <w:style w:type="character" w:customStyle="1" w:styleId="NOChar">
    <w:name w:val="NO Char"/>
    <w:qFormat/>
    <w:rsid w:val="00921F67"/>
    <w:rPr>
      <w:rFonts w:ascii="Times New Roman" w:hAnsi="Times New Roman"/>
      <w:lang w:val="en-GB" w:eastAsia="en-US"/>
    </w:rPr>
  </w:style>
  <w:style w:type="character" w:customStyle="1" w:styleId="EXChar">
    <w:name w:val="EX Char"/>
    <w:link w:val="EX"/>
    <w:locked/>
    <w:rsid w:val="008E3645"/>
    <w:rPr>
      <w:rFonts w:ascii="Times New Roman" w:hAnsi="Times New Roman"/>
      <w:lang w:val="en-GB" w:eastAsia="en-US"/>
    </w:rPr>
  </w:style>
  <w:style w:type="paragraph" w:styleId="Revision">
    <w:name w:val="Revision"/>
    <w:hidden/>
    <w:uiPriority w:val="99"/>
    <w:semiHidden/>
    <w:rsid w:val="00FD2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BB73-1C1B-44F1-85C0-0645C95F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5746</Words>
  <Characters>32755</Characters>
  <Application>Microsoft Office Word</Application>
  <DocSecurity>0</DocSecurity>
  <Lines>272</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1900-01-01T05:00:00Z</cp:lastPrinted>
  <dcterms:created xsi:type="dcterms:W3CDTF">2021-04-12T04:23:00Z</dcterms:created>
  <dcterms:modified xsi:type="dcterms:W3CDTF">2021-04-12T04:23:00Z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S2-2102334</vt:lpwstr>
  </property>
  <property fmtid="{D5CDD505-2E9C-101B-9397-08002B2CF9AE}" pid="10" name="Spec#">
    <vt:lpwstr>23.288</vt:lpwstr>
  </property>
  <property fmtid="{D5CDD505-2E9C-101B-9397-08002B2CF9AE}" pid="11" name="Cr#">
    <vt:lpwstr>0273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Preferred granularity of location in analytics outputs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